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A2B" w:rsidRDefault="00A93A2B" w:rsidP="008C2AB6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Рабочая программа по географии для учащихся 5 - 6 классов</w:t>
      </w:r>
    </w:p>
    <w:p w:rsidR="00A93A2B" w:rsidRDefault="00A93A2B" w:rsidP="008C2AB6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620834">
        <w:rPr>
          <w:rFonts w:ascii="Times New Roman" w:hAnsi="Times New Roman"/>
          <w:b/>
          <w:sz w:val="24"/>
          <w:szCs w:val="24"/>
          <w:u w:val="single"/>
        </w:rPr>
        <w:t>Структура программы:</w:t>
      </w: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A93A2B" w:rsidRPr="00620834" w:rsidRDefault="00A93A2B" w:rsidP="008C2AB6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Пояснительная записка; </w:t>
      </w:r>
    </w:p>
    <w:p w:rsidR="00A93A2B" w:rsidRPr="00620834" w:rsidRDefault="00A93A2B" w:rsidP="008C2AB6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Планируемые результаты обучения (требования к уровню подготовки);</w:t>
      </w:r>
    </w:p>
    <w:p w:rsidR="00A93A2B" w:rsidRPr="00620834" w:rsidRDefault="00A93A2B" w:rsidP="008C2AB6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Содержание учебного предмета;</w:t>
      </w:r>
    </w:p>
    <w:p w:rsidR="00A93A2B" w:rsidRPr="00620834" w:rsidRDefault="00A93A2B" w:rsidP="008C2AB6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Тематический план;</w:t>
      </w:r>
    </w:p>
    <w:p w:rsidR="00A93A2B" w:rsidRPr="00620834" w:rsidRDefault="00A93A2B" w:rsidP="008C2AB6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Перечень обязательных практических работ;</w:t>
      </w:r>
    </w:p>
    <w:p w:rsidR="00A93A2B" w:rsidRPr="00620834" w:rsidRDefault="00A93A2B" w:rsidP="008C2AB6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Требования к уровню подготовки учащихся;</w:t>
      </w:r>
    </w:p>
    <w:p w:rsidR="00A93A2B" w:rsidRPr="00620834" w:rsidRDefault="00A93A2B" w:rsidP="008C2AB6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Критерии и нормы оценки знаний, умений и навыков обучающихся применительно к различным формам контроля знаний;</w:t>
      </w:r>
    </w:p>
    <w:p w:rsidR="00A93A2B" w:rsidRPr="00620834" w:rsidRDefault="00A93A2B" w:rsidP="008C2AB6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Техническое и информационное обеспечение уроков</w:t>
      </w:r>
    </w:p>
    <w:p w:rsidR="00A93A2B" w:rsidRPr="00620834" w:rsidRDefault="00A93A2B" w:rsidP="008C2AB6">
      <w:pPr>
        <w:pStyle w:val="ListParagraph"/>
        <w:numPr>
          <w:ilvl w:val="1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Список литературы для обучающих и педагогов</w:t>
      </w:r>
    </w:p>
    <w:p w:rsidR="00A93A2B" w:rsidRPr="00620834" w:rsidRDefault="00A93A2B" w:rsidP="008C2AB6">
      <w:pPr>
        <w:pStyle w:val="ListParagraph"/>
        <w:numPr>
          <w:ilvl w:val="1"/>
          <w:numId w:val="1"/>
        </w:numPr>
        <w:spacing w:after="0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620834">
        <w:rPr>
          <w:rFonts w:ascii="Times New Roman" w:hAnsi="Times New Roman"/>
          <w:bCs/>
          <w:iCs/>
          <w:color w:val="000000"/>
          <w:sz w:val="24"/>
          <w:szCs w:val="24"/>
        </w:rPr>
        <w:t>Перечень обязательной географической номенклатуры за 5-6 класс</w:t>
      </w:r>
    </w:p>
    <w:p w:rsidR="00A93A2B" w:rsidRPr="00620834" w:rsidRDefault="00A93A2B" w:rsidP="008C2AB6">
      <w:pPr>
        <w:spacing w:after="0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A93A2B" w:rsidRPr="00620834" w:rsidRDefault="00A93A2B" w:rsidP="008C2AB6">
      <w:pPr>
        <w:pStyle w:val="ListParagraph"/>
        <w:numPr>
          <w:ilvl w:val="2"/>
          <w:numId w:val="1"/>
        </w:numPr>
        <w:spacing w:after="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Пояснительная записка</w:t>
      </w:r>
    </w:p>
    <w:p w:rsidR="00A93A2B" w:rsidRPr="00620834" w:rsidRDefault="00A93A2B" w:rsidP="008C2AB6">
      <w:pPr>
        <w:shd w:val="clear" w:color="auto" w:fill="FFFFFF"/>
        <w:spacing w:after="0"/>
        <w:ind w:right="11" w:firstLine="566"/>
        <w:jc w:val="both"/>
        <w:rPr>
          <w:rFonts w:ascii="Times New Roman" w:hAnsi="Times New Roman"/>
          <w:color w:val="000000"/>
          <w:spacing w:val="-4"/>
          <w:w w:val="120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0"/>
          <w:w w:val="120"/>
          <w:sz w:val="24"/>
          <w:szCs w:val="24"/>
        </w:rPr>
        <w:t>Рабочая программа линии УМК «География. Сферы» (5—6 клас</w:t>
      </w:r>
      <w:r w:rsidRPr="00620834">
        <w:rPr>
          <w:rFonts w:ascii="Times New Roman" w:hAnsi="Times New Roman"/>
          <w:color w:val="000000"/>
          <w:spacing w:val="-10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сы) для основной школы составлена на основе Федерального го</w:t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 xml:space="preserve">сударственного образовательного стандарта общего образования, </w:t>
      </w: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 xml:space="preserve">Требований к результатам освоения основной образовательной </w:t>
      </w:r>
      <w:r w:rsidRPr="00620834">
        <w:rPr>
          <w:rFonts w:ascii="Times New Roman" w:hAnsi="Times New Roman"/>
          <w:color w:val="000000"/>
          <w:spacing w:val="-7"/>
          <w:w w:val="120"/>
          <w:sz w:val="24"/>
          <w:szCs w:val="24"/>
        </w:rPr>
        <w:t xml:space="preserve">программы основного общего образования, Фундаментального </w:t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 xml:space="preserve">ядра содержания общего образования, Примерной программы </w:t>
      </w:r>
      <w:r w:rsidRPr="00620834">
        <w:rPr>
          <w:rFonts w:ascii="Times New Roman" w:hAnsi="Times New Roman"/>
          <w:color w:val="000000"/>
          <w:w w:val="120"/>
          <w:sz w:val="24"/>
          <w:szCs w:val="24"/>
        </w:rPr>
        <w:t xml:space="preserve">по географии. В рабочей программе учтены идеи и положения </w:t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Концепции духовно-нравственного развития и воспитания лич</w:t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ности гражданина России, Программы развития и формирова</w:t>
      </w: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 xml:space="preserve">ния универсальных учебных действий, которые обеспечивают </w:t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формирование российской гражданской идентичности, овладе</w:t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ние ключевыми компетенциями, составляющими основу для са</w:t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t>моразвития и непрерывного образования, целостность общекуль</w:t>
      </w:r>
      <w:r w:rsidRPr="00620834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softHyphen/>
        <w:t xml:space="preserve">турного, личностного и познавательного развития учащихся </w:t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и коммуникативных качеств личности.</w:t>
      </w:r>
    </w:p>
    <w:p w:rsidR="00A93A2B" w:rsidRPr="00620834" w:rsidRDefault="00A93A2B" w:rsidP="008C2AB6">
      <w:pPr>
        <w:shd w:val="clear" w:color="auto" w:fill="FFFFFF"/>
        <w:spacing w:after="0"/>
        <w:ind w:left="24" w:right="5" w:firstLine="54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6"/>
          <w:w w:val="116"/>
          <w:sz w:val="24"/>
          <w:szCs w:val="24"/>
        </w:rPr>
        <w:t>Рабочая программа линии УМК «Сферы. География» разработа</w:t>
      </w:r>
      <w:r w:rsidRPr="00620834">
        <w:rPr>
          <w:rFonts w:ascii="Times New Roman" w:hAnsi="Times New Roman"/>
          <w:color w:val="000000"/>
          <w:spacing w:val="-6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4"/>
          <w:w w:val="116"/>
          <w:sz w:val="24"/>
          <w:szCs w:val="24"/>
        </w:rPr>
        <w:t>на в соответствии с учебным планом для ступени основного обще</w:t>
      </w:r>
      <w:r w:rsidRPr="00620834">
        <w:rPr>
          <w:rFonts w:ascii="Times New Roman" w:hAnsi="Times New Roman"/>
          <w:color w:val="000000"/>
          <w:spacing w:val="-4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 xml:space="preserve">го образования. География в основной школе изучается с 5 класса 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 xml:space="preserve">по 9 класс. Общее число учебных часов за пять лет обучения — 280, </w:t>
      </w:r>
      <w:r w:rsidRPr="00620834">
        <w:rPr>
          <w:rFonts w:ascii="Times New Roman" w:hAnsi="Times New Roman"/>
          <w:b/>
          <w:color w:val="000000"/>
          <w:w w:val="116"/>
          <w:sz w:val="24"/>
          <w:szCs w:val="24"/>
          <w:u w:val="single"/>
        </w:rPr>
        <w:t xml:space="preserve">из них по 34 ч (1 ч в неделю) в 5 и 6 классах 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>и по 68 ч (2 ч в неделю) в 7, 8 и 9 классах.</w:t>
      </w:r>
    </w:p>
    <w:p w:rsidR="00A93A2B" w:rsidRPr="00620834" w:rsidRDefault="00A93A2B" w:rsidP="008C2AB6">
      <w:pPr>
        <w:shd w:val="clear" w:color="auto" w:fill="FFFFFF"/>
        <w:spacing w:after="0"/>
        <w:ind w:left="14" w:right="10" w:firstLine="55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Данную рабочую программу реализует следующий</w:t>
      </w:r>
      <w:r w:rsidRPr="00620834">
        <w:rPr>
          <w:rFonts w:ascii="Times New Roman" w:hAnsi="Times New Roman"/>
          <w:b/>
          <w:i/>
          <w:sz w:val="24"/>
          <w:szCs w:val="24"/>
        </w:rPr>
        <w:t>УМК «Сферы»</w:t>
      </w:r>
      <w:r w:rsidRPr="00620834">
        <w:rPr>
          <w:rFonts w:ascii="Times New Roman" w:hAnsi="Times New Roman"/>
          <w:sz w:val="24"/>
          <w:szCs w:val="24"/>
        </w:rPr>
        <w:t xml:space="preserve"> для 5-6 классов:</w:t>
      </w:r>
    </w:p>
    <w:p w:rsidR="00A93A2B" w:rsidRPr="00620834" w:rsidRDefault="00A93A2B" w:rsidP="008C2AB6">
      <w:pPr>
        <w:pStyle w:val="ListParagraph"/>
        <w:numPr>
          <w:ilvl w:val="0"/>
          <w:numId w:val="6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Лобжанидзе Александр Александрович. География. Планета Земля. 5-6 классы. Учебник. Просвещение, УМК «Сферы»,2011-2012г.;</w:t>
      </w:r>
    </w:p>
    <w:p w:rsidR="00A93A2B" w:rsidRPr="00620834" w:rsidRDefault="00A93A2B" w:rsidP="008C2AB6">
      <w:pPr>
        <w:pStyle w:val="ListParagraph"/>
        <w:numPr>
          <w:ilvl w:val="0"/>
          <w:numId w:val="6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Котляр Ольга Геннадьевна. Тетрадь- практикум. География. Планета Земля. 5-6 классы. Просвещение, УМК «Сферы», 2011-2012г.;</w:t>
      </w:r>
    </w:p>
    <w:p w:rsidR="00A93A2B" w:rsidRPr="00620834" w:rsidRDefault="00A93A2B" w:rsidP="008C2AB6">
      <w:pPr>
        <w:pStyle w:val="ListParagraph"/>
        <w:numPr>
          <w:ilvl w:val="0"/>
          <w:numId w:val="6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Лобжанидзе Александр Александрович. География. Планета Земля. 5-6 классы. Тетрадь-тренажёр. В 2-х частях. Просвещение, УМК «Сферы», 2011-2012 г.;</w:t>
      </w:r>
    </w:p>
    <w:p w:rsidR="00A93A2B" w:rsidRPr="00620834" w:rsidRDefault="00A93A2B" w:rsidP="008C2AB6">
      <w:pPr>
        <w:pStyle w:val="ListParagraph"/>
        <w:numPr>
          <w:ilvl w:val="0"/>
          <w:numId w:val="6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Барабанов Вадим Владимирович. География. Планета Земля. 5-6 классы. Тетрадь- экзаменатор. Просвещение, УМК «Сферы», 2011-2012 г.;</w:t>
      </w:r>
    </w:p>
    <w:p w:rsidR="00A93A2B" w:rsidRPr="00620834" w:rsidRDefault="00A93A2B" w:rsidP="008C2AB6">
      <w:pPr>
        <w:pStyle w:val="ListParagraph"/>
        <w:numPr>
          <w:ilvl w:val="0"/>
          <w:numId w:val="6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Савельева Людмила Евгеньевна, Котляр Ольга Геннадьевна, Григорьева Марина Александровна. География. Планета Земля. 5-6 классы. Иллюстрированный атлас. Просвещение УМК «Сферы», 2011-2012 г.;</w:t>
      </w:r>
    </w:p>
    <w:p w:rsidR="00A93A2B" w:rsidRPr="00620834" w:rsidRDefault="00A93A2B" w:rsidP="008C2AB6">
      <w:pPr>
        <w:pStyle w:val="ListParagraph"/>
        <w:numPr>
          <w:ilvl w:val="0"/>
          <w:numId w:val="7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Котляр Ольга Геннадьевна. География. Планета Земля. 5-6 классы. Контурные карты. Просвещение, УМК «Сферы», 2011-2012г.</w:t>
      </w:r>
    </w:p>
    <w:p w:rsidR="00A93A2B" w:rsidRPr="00620834" w:rsidRDefault="00A93A2B" w:rsidP="008C2AB6">
      <w:pPr>
        <w:shd w:val="clear" w:color="auto" w:fill="FFFFFF"/>
        <w:spacing w:after="0"/>
        <w:ind w:right="11" w:firstLine="629"/>
        <w:jc w:val="both"/>
        <w:rPr>
          <w:rFonts w:ascii="Times New Roman" w:hAnsi="Times New Roman"/>
          <w:color w:val="000000"/>
          <w:spacing w:val="-2"/>
          <w:w w:val="120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>География — единственный школьный предмет, синтезиру</w:t>
      </w: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 xml:space="preserve">ющий многие компоненты как общественно-научного, так и естественно- научного знания. В ней реализуются такие </w:t>
      </w: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сквозные направления современного образования, как гумани</w:t>
      </w: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20"/>
          <w:sz w:val="24"/>
          <w:szCs w:val="24"/>
        </w:rPr>
        <w:t xml:space="preserve">зация, социологизация, экологизация, экономизация, которые </w:t>
      </w: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>должны способствовать формированию общей культуры моло</w:t>
      </w: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softHyphen/>
        <w:t>дого поколения. Вследствие этого содержание разных разделов курса географии для основной школы, насыщенное экологи</w:t>
      </w: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20"/>
          <w:sz w:val="24"/>
          <w:szCs w:val="24"/>
        </w:rPr>
        <w:t>ческими, этнографическими, социальными, экономическими аспектами, становится тем звеном, которое помогает учащим</w:t>
      </w:r>
      <w:r w:rsidRPr="00620834">
        <w:rPr>
          <w:rFonts w:ascii="Times New Roman" w:hAnsi="Times New Roman"/>
          <w:color w:val="000000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 xml:space="preserve">ся </w:t>
      </w:r>
      <w:r w:rsidRPr="00620834">
        <w:rPr>
          <w:rFonts w:ascii="Times New Roman" w:hAnsi="Times New Roman"/>
          <w:color w:val="000000"/>
          <w:spacing w:val="14"/>
          <w:w w:val="120"/>
          <w:sz w:val="24"/>
          <w:szCs w:val="24"/>
        </w:rPr>
        <w:t>осознать</w:t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 xml:space="preserve">тесную взаимосвязь естественных и общественных </w:t>
      </w:r>
      <w:r w:rsidRPr="00620834">
        <w:rPr>
          <w:rFonts w:ascii="Times New Roman" w:hAnsi="Times New Roman"/>
          <w:color w:val="000000"/>
          <w:w w:val="120"/>
          <w:sz w:val="24"/>
          <w:szCs w:val="24"/>
        </w:rPr>
        <w:t xml:space="preserve">дисциплин, природы и общества в целом. В этом проявляется </w:t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огромное образовательное, развивающее и воспитательное зна</w:t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>чение географии.</w:t>
      </w:r>
    </w:p>
    <w:p w:rsidR="00A93A2B" w:rsidRPr="00620834" w:rsidRDefault="00A93A2B" w:rsidP="008C2AB6">
      <w:pPr>
        <w:shd w:val="clear" w:color="auto" w:fill="FFFFFF"/>
        <w:spacing w:after="0"/>
        <w:ind w:right="11" w:firstLine="629"/>
        <w:jc w:val="both"/>
        <w:rPr>
          <w:rFonts w:ascii="Times New Roman" w:hAnsi="Times New Roman"/>
          <w:color w:val="000000"/>
          <w:spacing w:val="-2"/>
          <w:w w:val="115"/>
          <w:sz w:val="24"/>
          <w:szCs w:val="24"/>
        </w:rPr>
      </w:pPr>
      <w:r w:rsidRPr="00620834">
        <w:rPr>
          <w:rFonts w:ascii="Times New Roman" w:hAnsi="Times New Roman"/>
          <w:i/>
          <w:color w:val="000000"/>
          <w:w w:val="115"/>
          <w:sz w:val="24"/>
          <w:szCs w:val="24"/>
        </w:rPr>
        <w:t>Основная цель географии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 xml:space="preserve"> в системе общего образования — сформировать у учащихся умение использовать географические знания и умения в повседневной жизни для объяснения, оценки 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и прогнозирования разнообразных природных, социально-эконо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 xml:space="preserve">мических и экологических процессов и явлений, адаптации 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 xml:space="preserve">к условиям окружающей среды и обеспечения безопасности 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жизнедеятельности, экологически сообразного поведения в окру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жающей среде.</w:t>
      </w:r>
    </w:p>
    <w:p w:rsidR="00A93A2B" w:rsidRPr="00620834" w:rsidRDefault="00A93A2B" w:rsidP="008C2AB6">
      <w:pPr>
        <w:shd w:val="clear" w:color="auto" w:fill="FFFFFF"/>
        <w:spacing w:after="0"/>
        <w:ind w:left="293" w:firstLine="336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bCs/>
          <w:color w:val="000000"/>
          <w:spacing w:val="-2"/>
          <w:w w:val="112"/>
          <w:sz w:val="24"/>
          <w:szCs w:val="24"/>
        </w:rPr>
        <w:t xml:space="preserve">Задачами </w:t>
      </w:r>
      <w:r w:rsidRPr="00620834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>изучения географии в основной школе являются:</w:t>
      </w:r>
    </w:p>
    <w:p w:rsidR="00A93A2B" w:rsidRPr="00620834" w:rsidRDefault="00A93A2B" w:rsidP="008C2AB6">
      <w:pPr>
        <w:shd w:val="clear" w:color="auto" w:fill="FFFFFF"/>
        <w:spacing w:after="0"/>
        <w:ind w:left="10" w:right="86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2"/>
          <w:sz w:val="24"/>
          <w:szCs w:val="24"/>
        </w:rPr>
        <w:t>• формирование системы географических знаний как компо</w:t>
      </w:r>
      <w:r w:rsidRPr="00620834">
        <w:rPr>
          <w:rFonts w:ascii="Times New Roman" w:hAnsi="Times New Roman"/>
          <w:color w:val="000000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нента научной картины мира;</w:t>
      </w:r>
    </w:p>
    <w:p w:rsidR="00A93A2B" w:rsidRPr="00620834" w:rsidRDefault="00A93A2B" w:rsidP="008C2AB6">
      <w:pPr>
        <w:shd w:val="clear" w:color="auto" w:fill="FFFFFF"/>
        <w:spacing w:after="0"/>
        <w:ind w:left="14" w:right="7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t>• познание на конкретных примерах многообразия современно</w:t>
      </w:r>
      <w:r w:rsidRPr="00620834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го географического пространства на разных его уровнях (от ло</w:t>
      </w:r>
      <w:r w:rsidRPr="00620834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4"/>
          <w:w w:val="112"/>
          <w:sz w:val="24"/>
          <w:szCs w:val="24"/>
        </w:rPr>
        <w:t>кального до глобального), что позволяет сформировать географи</w:t>
      </w:r>
      <w:r w:rsidRPr="00620834">
        <w:rPr>
          <w:rFonts w:ascii="Times New Roman" w:hAnsi="Times New Roman"/>
          <w:color w:val="000000"/>
          <w:spacing w:val="-4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>ческую картину мира;</w:t>
      </w:r>
    </w:p>
    <w:p w:rsidR="00A93A2B" w:rsidRPr="00620834" w:rsidRDefault="00A93A2B" w:rsidP="008C2AB6">
      <w:pPr>
        <w:shd w:val="clear" w:color="auto" w:fill="FFFFFF"/>
        <w:spacing w:after="0"/>
        <w:ind w:left="24"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2"/>
          <w:sz w:val="24"/>
          <w:szCs w:val="24"/>
        </w:rPr>
        <w:t>• познание характера, сущности и динамики главных природ</w:t>
      </w:r>
      <w:r w:rsidRPr="00620834">
        <w:rPr>
          <w:rFonts w:ascii="Times New Roman" w:hAnsi="Times New Roman"/>
          <w:color w:val="000000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t>ных, экологических, социально-экономических, геополитичес</w:t>
      </w:r>
      <w:r w:rsidRPr="00620834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2"/>
          <w:sz w:val="24"/>
          <w:szCs w:val="24"/>
        </w:rPr>
        <w:t>ких и иных процессов, происходящих в географическом прост</w:t>
      </w:r>
      <w:r w:rsidRPr="00620834">
        <w:rPr>
          <w:rFonts w:ascii="Times New Roman" w:hAnsi="Times New Roman"/>
          <w:color w:val="000000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>ранстве России и мира;</w:t>
      </w:r>
    </w:p>
    <w:p w:rsidR="00A93A2B" w:rsidRPr="00620834" w:rsidRDefault="00A93A2B" w:rsidP="008C2AB6">
      <w:pPr>
        <w:shd w:val="clear" w:color="auto" w:fill="FFFFFF"/>
        <w:spacing w:after="0"/>
        <w:ind w:left="29" w:right="5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 xml:space="preserve">• понимание главных особенностей взаимодействия природы </w:t>
      </w:r>
      <w:r w:rsidRPr="00620834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 xml:space="preserve">и общества на современном этапе его развития, значения охраны </w:t>
      </w:r>
      <w:r w:rsidRPr="00620834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окружающей среды и рационального природопользования, осу</w:t>
      </w:r>
      <w:r w:rsidRPr="00620834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2"/>
          <w:sz w:val="24"/>
          <w:szCs w:val="24"/>
        </w:rPr>
        <w:t>ществления стратегии устойчивого развития в масштабах Рос</w:t>
      </w:r>
      <w:r w:rsidRPr="00620834">
        <w:rPr>
          <w:rFonts w:ascii="Times New Roman" w:hAnsi="Times New Roman"/>
          <w:color w:val="000000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сии и мира;</w:t>
      </w:r>
    </w:p>
    <w:p w:rsidR="00A93A2B" w:rsidRPr="00620834" w:rsidRDefault="00A93A2B" w:rsidP="008C2AB6">
      <w:pPr>
        <w:shd w:val="clear" w:color="auto" w:fill="FFFFFF"/>
        <w:spacing w:after="0"/>
        <w:ind w:left="34" w:right="4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>• понимание закономерностей размещения населения и терри</w:t>
      </w:r>
      <w:r w:rsidRPr="00620834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softHyphen/>
        <w:t>ториальной организации хозяйства в связи с природными, соци</w:t>
      </w:r>
      <w:r w:rsidRPr="00620834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6"/>
          <w:w w:val="112"/>
          <w:sz w:val="24"/>
          <w:szCs w:val="24"/>
        </w:rPr>
        <w:t xml:space="preserve">ально-экономическими и экологическими факторами, зависимости </w:t>
      </w:r>
      <w:r w:rsidRPr="00620834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t>проблем адаптации и здоровья человека от географических усло</w:t>
      </w:r>
      <w:r w:rsidRPr="00620834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2"/>
          <w:sz w:val="24"/>
          <w:szCs w:val="24"/>
        </w:rPr>
        <w:t>вий проживания;</w:t>
      </w:r>
    </w:p>
    <w:p w:rsidR="00A93A2B" w:rsidRPr="00620834" w:rsidRDefault="00A93A2B" w:rsidP="008C2AB6">
      <w:pPr>
        <w:shd w:val="clear" w:color="auto" w:fill="FFFFFF"/>
        <w:spacing w:after="0"/>
        <w:ind w:left="43" w:right="4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t xml:space="preserve">• глубокое и всестороннее изучение географии России, включая </w:t>
      </w:r>
      <w:r w:rsidRPr="00620834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различные виды её географического положения, природу, насе</w:t>
      </w:r>
      <w:r w:rsidRPr="00620834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2"/>
          <w:sz w:val="24"/>
          <w:szCs w:val="24"/>
        </w:rPr>
        <w:t xml:space="preserve">ление, хозяйство, регионы, особенности природопользования в </w:t>
      </w:r>
      <w:r w:rsidRPr="00620834">
        <w:rPr>
          <w:rFonts w:ascii="Times New Roman" w:hAnsi="Times New Roman"/>
          <w:color w:val="000000"/>
          <w:spacing w:val="-4"/>
          <w:w w:val="112"/>
          <w:sz w:val="24"/>
          <w:szCs w:val="24"/>
        </w:rPr>
        <w:t>их взаимозависимости;</w:t>
      </w:r>
    </w:p>
    <w:p w:rsidR="00A93A2B" w:rsidRPr="00620834" w:rsidRDefault="00A93A2B" w:rsidP="008C2AB6">
      <w:pPr>
        <w:shd w:val="clear" w:color="auto" w:fill="FFFFFF"/>
        <w:spacing w:after="0"/>
        <w:ind w:left="53" w:right="34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t>• выработка у обучающихся понимания общественной потреб</w:t>
      </w:r>
      <w:r w:rsidRPr="00620834">
        <w:rPr>
          <w:rFonts w:ascii="Times New Roman" w:hAnsi="Times New Roman"/>
          <w:color w:val="000000"/>
          <w:spacing w:val="-1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2"/>
          <w:sz w:val="24"/>
          <w:szCs w:val="24"/>
        </w:rPr>
        <w:t>ности в географических знаниях, а также формирование у них отношения к географии как возможной области будущей прак</w:t>
      </w:r>
      <w:r w:rsidRPr="00620834">
        <w:rPr>
          <w:rFonts w:ascii="Times New Roman" w:hAnsi="Times New Roman"/>
          <w:color w:val="000000"/>
          <w:w w:val="112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t>тической деятельности;</w:t>
      </w:r>
    </w:p>
    <w:p w:rsidR="00A93A2B" w:rsidRPr="00620834" w:rsidRDefault="00A93A2B" w:rsidP="008C2AB6">
      <w:pPr>
        <w:shd w:val="clear" w:color="auto" w:fill="FFFFFF"/>
        <w:spacing w:after="0"/>
        <w:ind w:left="62" w:right="2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3"/>
          <w:w w:val="112"/>
          <w:sz w:val="24"/>
          <w:szCs w:val="24"/>
        </w:rPr>
        <w:t xml:space="preserve">• формирование навыков и умений безопасного и экологически </w:t>
      </w:r>
      <w:r w:rsidRPr="00620834">
        <w:rPr>
          <w:rFonts w:ascii="Times New Roman" w:hAnsi="Times New Roman"/>
          <w:color w:val="000000"/>
          <w:spacing w:val="-4"/>
          <w:w w:val="112"/>
          <w:sz w:val="24"/>
          <w:szCs w:val="24"/>
        </w:rPr>
        <w:t>целесообразного поведения в окружающей среде.</w:t>
      </w:r>
    </w:p>
    <w:p w:rsidR="00A93A2B" w:rsidRPr="00620834" w:rsidRDefault="00A93A2B" w:rsidP="008C2AB6">
      <w:pPr>
        <w:shd w:val="clear" w:color="auto" w:fill="FFFFFF"/>
        <w:spacing w:after="0"/>
        <w:ind w:right="10" w:firstLine="26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Построение учебного курса географии осуществляется по принципу его логической целостности, от общего к частному. Поэтому содержание примерной программы по географии для основной школы структурировано в виде двух основных блоков: «География Земли» и «География России», в каждом из которых выделяются тематические разделы. Согласно рабочей программе для линии УМК «География. Сферы» в 5 и 6 классах изучаются раздел «Источники географической информации» (включая тему «Развитие географических знаний о Земле») и раздел «Природа Земли и человек».</w:t>
      </w:r>
    </w:p>
    <w:p w:rsidR="00A93A2B" w:rsidRPr="00620834" w:rsidRDefault="00A93A2B" w:rsidP="008C2AB6">
      <w:pPr>
        <w:shd w:val="clear" w:color="auto" w:fill="FFFFFF"/>
        <w:spacing w:after="0"/>
        <w:ind w:left="14" w:right="10" w:firstLine="284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>В соответствии с учебным планом курсу географии на ступе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>ни основного общего образования предшествует курс «Окружаю</w:t>
      </w:r>
      <w:r w:rsidRPr="00620834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щий мир», включающий определённые географические сведе</w:t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 xml:space="preserve">ния. Данная рабочая программа учитывает, что по отношению </w:t>
      </w:r>
      <w:r w:rsidRPr="00620834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>к курсу географии курс «Окружающий мир» является пропедев</w:t>
      </w:r>
      <w:r w:rsidRPr="00620834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>тическим.</w:t>
      </w:r>
    </w:p>
    <w:p w:rsidR="00A93A2B" w:rsidRPr="00620834" w:rsidRDefault="00A93A2B" w:rsidP="008C2AB6">
      <w:pPr>
        <w:shd w:val="clear" w:color="auto" w:fill="FFFFFF"/>
        <w:spacing w:after="0"/>
        <w:ind w:right="10" w:firstLine="12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Изучение географии в 5- 6 классах на основе материала учебника «География. Планета Земля» призвано обеспечить:</w:t>
      </w:r>
    </w:p>
    <w:p w:rsidR="00A93A2B" w:rsidRPr="00620834" w:rsidRDefault="00A93A2B" w:rsidP="008C2AB6">
      <w:pPr>
        <w:pStyle w:val="ListParagraph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формирование основополагающих физико- географических знаний о природе Земли как целостной системе, составные части которой находятся в непрерывном развитии, о географической зональности и поясности, единстве человека и природы, о необходимости сохранения природной среды как условия существования человечества;</w:t>
      </w:r>
    </w:p>
    <w:p w:rsidR="00A93A2B" w:rsidRPr="00620834" w:rsidRDefault="00A93A2B" w:rsidP="008C2AB6">
      <w:pPr>
        <w:pStyle w:val="ListParagraph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овладение основами картографической грамотности, элементарными практическими умениями применения простых приборов и инструментов для определения количественных и качественных характеристик компонентов природы, учета фенологических изменений в природе своей местности, проведения наблюдений за отдельными географическими объектами, процессами и явлениями и их изменениями в результате природных и антропогенных воздействий;</w:t>
      </w:r>
    </w:p>
    <w:p w:rsidR="00A93A2B" w:rsidRPr="00620834" w:rsidRDefault="00A93A2B" w:rsidP="008C2AB6">
      <w:pPr>
        <w:pStyle w:val="ListParagraph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приобретение представлений о месте географии в системе научных знаний и ее роли в освоении человеком планеты, о результатах выдающихся путешествий и географических открытий;</w:t>
      </w:r>
    </w:p>
    <w:p w:rsidR="00A93A2B" w:rsidRPr="00620834" w:rsidRDefault="00A93A2B" w:rsidP="008C2AB6">
      <w:pPr>
        <w:pStyle w:val="ListParagraph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формирование экологического взгляда на географическую информацию, способности ее рассмотрения через призму сохранения устойчивого развития географической оболочки как единой социоприродной среды и решения проблем экологической безопасности;</w:t>
      </w:r>
    </w:p>
    <w:p w:rsidR="00A93A2B" w:rsidRPr="00620834" w:rsidRDefault="00A93A2B" w:rsidP="008C2AB6">
      <w:pPr>
        <w:pStyle w:val="ListParagraph"/>
        <w:numPr>
          <w:ilvl w:val="0"/>
          <w:numId w:val="2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формирование умений описывать и объяснять разнообразные физико- географические явления, навыков применения приобретенных географических знаний и повседневной жизни для оценки последствий своих действий по отношению к окружающей среде, уровня безопасности окружающей среды и адаптации к условиям проживания на конкретной территории.</w:t>
      </w:r>
    </w:p>
    <w:p w:rsidR="00A93A2B" w:rsidRPr="00620834" w:rsidRDefault="00A93A2B" w:rsidP="008C2AB6">
      <w:pPr>
        <w:shd w:val="clear" w:color="auto" w:fill="FFFFFF"/>
        <w:spacing w:after="0"/>
        <w:ind w:right="11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Содержание начального курса географии в основной школе позволяет </w:t>
      </w:r>
      <w:r w:rsidRPr="00620834">
        <w:rPr>
          <w:rFonts w:ascii="Times New Roman" w:hAnsi="Times New Roman"/>
          <w:i/>
          <w:sz w:val="24"/>
          <w:szCs w:val="24"/>
        </w:rPr>
        <w:t xml:space="preserve">формировать широкий спектр видов учебной деятельности, </w:t>
      </w:r>
      <w:r w:rsidRPr="00620834">
        <w:rPr>
          <w:rFonts w:ascii="Times New Roman" w:hAnsi="Times New Roman"/>
          <w:sz w:val="24"/>
          <w:szCs w:val="24"/>
        </w:rPr>
        <w:t>таких, как умение видеть проблемы, ставить вопросы, классифицировать. Наблюдать, делать выводы и умозаключения, объяснять, доказывать, защищать свои идеи, давать определения понятиям. Сюда же относятся приемы, сходные с определением понятий: описание, характеристика, разъяснение, сравнение, различение, классификация, наблюдение, умения делать выводы и заключения, структурировать материал и др. эти умения ведет к формированию познавательных потребностей и развитию познавательных способностей.</w:t>
      </w:r>
    </w:p>
    <w:p w:rsidR="00A93A2B" w:rsidRDefault="00A93A2B" w:rsidP="008C2AB6">
      <w:pPr>
        <w:shd w:val="clear" w:color="auto" w:fill="FFFFFF"/>
        <w:spacing w:after="0"/>
        <w:ind w:right="11" w:firstLine="283"/>
        <w:rPr>
          <w:rFonts w:ascii="Times New Roman" w:hAnsi="Times New Roman"/>
          <w:color w:val="000000"/>
          <w:spacing w:val="-5"/>
          <w:w w:val="113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9"/>
          <w:w w:val="113"/>
          <w:sz w:val="24"/>
          <w:szCs w:val="24"/>
        </w:rPr>
        <w:t>Учитывая положение ФГОС о том, что предметом оценки освое</w:t>
      </w:r>
      <w:r w:rsidRPr="00620834">
        <w:rPr>
          <w:rFonts w:ascii="Times New Roman" w:hAnsi="Times New Roman"/>
          <w:color w:val="000000"/>
          <w:spacing w:val="-9"/>
          <w:w w:val="113"/>
          <w:sz w:val="24"/>
          <w:szCs w:val="24"/>
        </w:rPr>
        <w:softHyphen/>
        <w:t>ния обучающимися основной образовательной программы основно</w:t>
      </w:r>
      <w:r w:rsidRPr="00620834">
        <w:rPr>
          <w:rFonts w:ascii="Times New Roman" w:hAnsi="Times New Roman"/>
          <w:color w:val="000000"/>
          <w:spacing w:val="-9"/>
          <w:w w:val="113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5"/>
          <w:w w:val="113"/>
          <w:sz w:val="24"/>
          <w:szCs w:val="24"/>
        </w:rPr>
        <w:t>го общего образования должно быть достижение предметных, ме</w:t>
      </w:r>
      <w:r w:rsidRPr="00620834">
        <w:rPr>
          <w:rFonts w:ascii="Times New Roman" w:hAnsi="Times New Roman"/>
          <w:color w:val="000000"/>
          <w:spacing w:val="-4"/>
          <w:w w:val="113"/>
          <w:sz w:val="24"/>
          <w:szCs w:val="24"/>
        </w:rPr>
        <w:t>тапредметных и личностных результатов, эти планируемые результаты обучения географии находят отражение в тематичес</w:t>
      </w:r>
      <w:r w:rsidRPr="00620834">
        <w:rPr>
          <w:rFonts w:ascii="Times New Roman" w:hAnsi="Times New Roman"/>
          <w:color w:val="000000"/>
          <w:spacing w:val="-4"/>
          <w:w w:val="113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5"/>
          <w:w w:val="113"/>
          <w:sz w:val="24"/>
          <w:szCs w:val="24"/>
        </w:rPr>
        <w:t>ком планировании в виде конкретных учебных действий, которы</w:t>
      </w:r>
      <w:r w:rsidRPr="00620834">
        <w:rPr>
          <w:rFonts w:ascii="Times New Roman" w:hAnsi="Times New Roman"/>
          <w:color w:val="000000"/>
          <w:spacing w:val="-5"/>
          <w:w w:val="113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6"/>
          <w:w w:val="113"/>
          <w:sz w:val="24"/>
          <w:szCs w:val="24"/>
        </w:rPr>
        <w:t>ми учащиеся овладевают в процессе освоения предметного содер</w:t>
      </w:r>
      <w:r w:rsidRPr="00620834">
        <w:rPr>
          <w:rFonts w:ascii="Times New Roman" w:hAnsi="Times New Roman"/>
          <w:color w:val="000000"/>
          <w:spacing w:val="-6"/>
          <w:w w:val="113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5"/>
          <w:w w:val="113"/>
          <w:sz w:val="24"/>
          <w:szCs w:val="24"/>
        </w:rPr>
        <w:t>жания.</w:t>
      </w:r>
    </w:p>
    <w:p w:rsidR="00A93A2B" w:rsidRPr="00620834" w:rsidRDefault="00A93A2B" w:rsidP="008C2AB6">
      <w:pPr>
        <w:shd w:val="clear" w:color="auto" w:fill="FFFFFF"/>
        <w:spacing w:after="0"/>
        <w:ind w:right="11" w:firstLine="283"/>
        <w:rPr>
          <w:rFonts w:ascii="Times New Roman" w:hAnsi="Times New Roman"/>
          <w:color w:val="000000"/>
          <w:spacing w:val="-5"/>
          <w:w w:val="113"/>
          <w:sz w:val="24"/>
          <w:szCs w:val="24"/>
        </w:rPr>
      </w:pPr>
    </w:p>
    <w:p w:rsidR="00A93A2B" w:rsidRPr="00620834" w:rsidRDefault="00A93A2B" w:rsidP="008C2AB6">
      <w:pPr>
        <w:pStyle w:val="ListParagraph"/>
        <w:numPr>
          <w:ilvl w:val="2"/>
          <w:numId w:val="1"/>
        </w:numPr>
        <w:shd w:val="clear" w:color="auto" w:fill="FFFFFF"/>
        <w:spacing w:after="0"/>
        <w:ind w:right="11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Планируемые результаты обучения (требования к уровню подготовки) географии в 5-6 классах</w:t>
      </w:r>
    </w:p>
    <w:p w:rsidR="00A93A2B" w:rsidRPr="00620834" w:rsidRDefault="00A93A2B" w:rsidP="008C2AB6">
      <w:pPr>
        <w:shd w:val="clear" w:color="auto" w:fill="FFFFFF"/>
        <w:spacing w:after="0"/>
        <w:ind w:left="10" w:right="19" w:firstLine="28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color w:val="000000"/>
          <w:w w:val="115"/>
          <w:sz w:val="24"/>
          <w:szCs w:val="24"/>
        </w:rPr>
        <w:t>Личностным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 xml:space="preserve">и результатами обучения географии в основной </w:t>
      </w: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школе является формирование всесторонне образованной, иници</w:t>
      </w: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>ативной и успешной личности, обладающей системой современ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ных мировоззренческих взглядов, ценностных ориентации, идей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 xml:space="preserve">но-нравственных, культурных и этических принципов и норм </w:t>
      </w:r>
      <w:r w:rsidRPr="00620834">
        <w:rPr>
          <w:rFonts w:ascii="Times New Roman" w:hAnsi="Times New Roman"/>
          <w:color w:val="000000"/>
          <w:spacing w:val="-5"/>
          <w:w w:val="115"/>
          <w:sz w:val="24"/>
          <w:szCs w:val="24"/>
        </w:rPr>
        <w:t>поведения.</w:t>
      </w:r>
    </w:p>
    <w:p w:rsidR="00A93A2B" w:rsidRPr="00620834" w:rsidRDefault="00A93A2B" w:rsidP="008C2AB6">
      <w:p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Важнейшие </w:t>
      </w:r>
      <w:r w:rsidRPr="00620834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  <w:r w:rsidRPr="00620834">
        <w:rPr>
          <w:rFonts w:ascii="Times New Roman" w:hAnsi="Times New Roman"/>
          <w:sz w:val="24"/>
          <w:szCs w:val="24"/>
        </w:rPr>
        <w:t>:</w:t>
      </w:r>
    </w:p>
    <w:p w:rsidR="00A93A2B" w:rsidRPr="00620834" w:rsidRDefault="00A93A2B" w:rsidP="008C2AB6">
      <w:pPr>
        <w:pStyle w:val="ListParagraph"/>
        <w:numPr>
          <w:ilvl w:val="0"/>
          <w:numId w:val="4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воспитание патриотизма, любви и уважения к Отечеству, чувства гордости за свою Родину;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93A2B" w:rsidRPr="00620834" w:rsidRDefault="00A93A2B" w:rsidP="008C2AB6">
      <w:pPr>
        <w:pStyle w:val="ListParagraph"/>
        <w:numPr>
          <w:ilvl w:val="0"/>
          <w:numId w:val="4"/>
        </w:numPr>
        <w:shd w:val="clear" w:color="auto" w:fill="FFFFFF"/>
        <w:spacing w:after="0"/>
        <w:ind w:right="24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>формирование ответственного отношения к учению, го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товности и способности учащихся к саморазвитию и самообразо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>ванию на основе мотивации к обучению и познанию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;</w:t>
      </w:r>
    </w:p>
    <w:p w:rsidR="00A93A2B" w:rsidRPr="00620834" w:rsidRDefault="00A93A2B" w:rsidP="008C2AB6">
      <w:pPr>
        <w:pStyle w:val="ListParagraph"/>
        <w:numPr>
          <w:ilvl w:val="0"/>
          <w:numId w:val="4"/>
        </w:numPr>
        <w:shd w:val="clear" w:color="auto" w:fill="FFFFFF"/>
        <w:spacing w:after="0"/>
        <w:ind w:right="24"/>
        <w:jc w:val="both"/>
        <w:rPr>
          <w:rFonts w:ascii="Times New Roman" w:hAnsi="Times New Roman"/>
          <w:color w:val="000000"/>
          <w:w w:val="116"/>
          <w:sz w:val="24"/>
          <w:szCs w:val="24"/>
        </w:rPr>
      </w:pP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>формирование личностных представлений о целостности природы Земли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>; осознание значи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мости и общности глобальных проблем человечества;</w:t>
      </w:r>
    </w:p>
    <w:p w:rsidR="00A93A2B" w:rsidRPr="00620834" w:rsidRDefault="00A93A2B" w:rsidP="008C2AB6">
      <w:pPr>
        <w:pStyle w:val="ListParagraph"/>
        <w:numPr>
          <w:ilvl w:val="0"/>
          <w:numId w:val="4"/>
        </w:numPr>
        <w:shd w:val="clear" w:color="auto" w:fill="FFFFFF"/>
        <w:spacing w:after="0"/>
        <w:ind w:right="96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 xml:space="preserve">формирование уважительного отношения к истории, </w:t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культуре, национальным особенностям, традициям и образу жизни других народов; осознанной доброжелательности к друго</w:t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>му человеку, его мнению, мировоззрению, культуре, языку, ве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softHyphen/>
        <w:t>ре; готовности и способности вести диалог с другими людьми и достигать в нём взаимопонимания;</w:t>
      </w:r>
    </w:p>
    <w:p w:rsidR="00A93A2B" w:rsidRPr="00620834" w:rsidRDefault="00A93A2B" w:rsidP="008C2AB6">
      <w:pPr>
        <w:pStyle w:val="ListParagraph"/>
        <w:numPr>
          <w:ilvl w:val="0"/>
          <w:numId w:val="4"/>
        </w:numPr>
        <w:shd w:val="clear" w:color="auto" w:fill="FFFFFF"/>
        <w:spacing w:after="0"/>
        <w:ind w:right="7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 xml:space="preserve">освоение социальных норм, правил поведения, ролей 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 xml:space="preserve">и форм социальной жизни в группах и сообществах, включая </w:t>
      </w:r>
      <w:r w:rsidRPr="00620834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>взрослые и социальные сообщества; участие в школьном самоуп</w:t>
      </w:r>
      <w:r w:rsidRPr="00620834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>равлении и общественной жизни в пределах возрастных компе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softHyphen/>
        <w:t xml:space="preserve">тенции с учётом региональных, этнокультурных, социальных </w:t>
      </w:r>
      <w:r w:rsidRPr="00620834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>и экономических особенностей;</w:t>
      </w:r>
    </w:p>
    <w:p w:rsidR="00A93A2B" w:rsidRPr="00620834" w:rsidRDefault="00A93A2B" w:rsidP="008C2AB6">
      <w:pPr>
        <w:pStyle w:val="ListParagraph"/>
        <w:numPr>
          <w:ilvl w:val="0"/>
          <w:numId w:val="4"/>
        </w:numPr>
        <w:shd w:val="clear" w:color="auto" w:fill="FFFFFF"/>
        <w:spacing w:after="0"/>
        <w:ind w:right="7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>развитие морального сознания и компетентности в реше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softHyphen/>
        <w:t>нии моральных проблем на основе личностного выбора; форми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softHyphen/>
        <w:t>рование нравственных чувств и нравственного поведения, осо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знанного и ответственного отношения к собственным поступкам;</w:t>
      </w:r>
    </w:p>
    <w:p w:rsidR="00A93A2B" w:rsidRPr="00620834" w:rsidRDefault="00A93A2B" w:rsidP="008C2AB6">
      <w:pPr>
        <w:pStyle w:val="ListParagraph"/>
        <w:numPr>
          <w:ilvl w:val="0"/>
          <w:numId w:val="4"/>
        </w:numPr>
        <w:shd w:val="clear" w:color="auto" w:fill="FFFFFF"/>
        <w:spacing w:after="0"/>
        <w:ind w:right="6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формирование коммуникативной компетентности в обще</w:t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>нии и сотрудничестве со сверстниками, старшими и младшими в процессе образовательной, общественно полезной, учебно-ис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>следовательской, творческой и других видов деятельности;</w:t>
      </w:r>
    </w:p>
    <w:p w:rsidR="00A93A2B" w:rsidRPr="00620834" w:rsidRDefault="00A93A2B" w:rsidP="008C2AB6">
      <w:pPr>
        <w:pStyle w:val="ListParagraph"/>
        <w:numPr>
          <w:ilvl w:val="0"/>
          <w:numId w:val="4"/>
        </w:numPr>
        <w:shd w:val="clear" w:color="auto" w:fill="FFFFFF"/>
        <w:spacing w:after="0"/>
        <w:ind w:right="4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 xml:space="preserve">формирование ценности здорового и безопасного образа </w:t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жизни; усвоение правил индивидуального и коллективного безо</w:t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 xml:space="preserve">пасного поведения в чрезвычайных ситуациях, угрожающих жизни и здоровью людей, правил поведения на транспорте </w:t>
      </w:r>
      <w:r w:rsidRPr="00620834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>и на дорогах;</w:t>
      </w:r>
    </w:p>
    <w:p w:rsidR="00A93A2B" w:rsidRPr="00620834" w:rsidRDefault="00A93A2B" w:rsidP="008C2AB6">
      <w:pPr>
        <w:pStyle w:val="ListParagraph"/>
        <w:numPr>
          <w:ilvl w:val="0"/>
          <w:numId w:val="4"/>
        </w:numPr>
        <w:shd w:val="clear" w:color="auto" w:fill="FFFFFF"/>
        <w:spacing w:after="0"/>
        <w:ind w:right="4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формирование основ экологического сознания на основе при</w:t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 xml:space="preserve">знания ценности жизни во всех её проявлениях и необходимости </w:t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ответственного, бережного отношения к окружающей среде</w:t>
      </w:r>
      <w:r w:rsidRPr="00620834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>;</w:t>
      </w:r>
    </w:p>
    <w:p w:rsidR="00A93A2B" w:rsidRPr="00620834" w:rsidRDefault="00A93A2B" w:rsidP="008C2AB6">
      <w:pPr>
        <w:pStyle w:val="ListParagraph"/>
        <w:numPr>
          <w:ilvl w:val="0"/>
          <w:numId w:val="4"/>
        </w:numPr>
        <w:shd w:val="clear" w:color="auto" w:fill="FFFFFF"/>
        <w:spacing w:after="0"/>
        <w:ind w:right="3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>развитие эмоционально-ценностного отношения к приро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softHyphen/>
        <w:t>де, эстетического сознания через освоение природного и культурного на</w:t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>следия народов мира, творческой деятельности эстети</w:t>
      </w:r>
      <w:r w:rsidRPr="00620834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softHyphen/>
        <w:t>ческого характера.</w:t>
      </w:r>
    </w:p>
    <w:p w:rsidR="00A93A2B" w:rsidRPr="00620834" w:rsidRDefault="00A93A2B" w:rsidP="008C2AB6">
      <w:pPr>
        <w:shd w:val="clear" w:color="auto" w:fill="FFFFFF"/>
        <w:spacing w:after="0"/>
        <w:ind w:left="426"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color w:val="000000"/>
          <w:spacing w:val="-3"/>
          <w:w w:val="116"/>
          <w:sz w:val="24"/>
          <w:szCs w:val="24"/>
        </w:rPr>
        <w:t>Метапредметные</w:t>
      </w:r>
      <w:r w:rsidRPr="00620834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t xml:space="preserve"> результаты включают освоенные обучающи</w:t>
      </w:r>
      <w:r w:rsidRPr="00620834">
        <w:rPr>
          <w:rFonts w:ascii="Times New Roman" w:hAnsi="Times New Roman"/>
          <w:color w:val="000000"/>
          <w:spacing w:val="-3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мися универсальные учебные действия, обеспечивающие овладе</w:t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 xml:space="preserve">ние ключевыми компетенциями, составляющими основу умения </w:t>
      </w:r>
      <w:r w:rsidRPr="00620834">
        <w:rPr>
          <w:rFonts w:ascii="Times New Roman" w:hAnsi="Times New Roman"/>
          <w:color w:val="000000"/>
          <w:spacing w:val="-6"/>
          <w:w w:val="116"/>
          <w:sz w:val="24"/>
          <w:szCs w:val="24"/>
        </w:rPr>
        <w:t>учиться.</w:t>
      </w:r>
    </w:p>
    <w:p w:rsidR="00A93A2B" w:rsidRPr="00620834" w:rsidRDefault="00A93A2B" w:rsidP="008C2AB6">
      <w:pPr>
        <w:shd w:val="clear" w:color="auto" w:fill="FFFFFF"/>
        <w:spacing w:after="0"/>
        <w:ind w:left="426" w:right="19"/>
        <w:jc w:val="both"/>
        <w:rPr>
          <w:rFonts w:ascii="Times New Roman" w:hAnsi="Times New Roman"/>
          <w:color w:val="000000"/>
          <w:spacing w:val="-1"/>
          <w:w w:val="116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 xml:space="preserve">Важнейшие </w:t>
      </w:r>
      <w:r w:rsidRPr="00620834">
        <w:rPr>
          <w:rFonts w:ascii="Times New Roman" w:hAnsi="Times New Roman"/>
          <w:b/>
          <w:i/>
          <w:color w:val="000000"/>
          <w:spacing w:val="-1"/>
          <w:w w:val="116"/>
          <w:sz w:val="24"/>
          <w:szCs w:val="24"/>
        </w:rPr>
        <w:t>метапредметные результаты</w:t>
      </w:r>
      <w:r w:rsidRPr="00620834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 xml:space="preserve"> обучения географии:</w:t>
      </w:r>
    </w:p>
    <w:p w:rsidR="00A93A2B" w:rsidRPr="00620834" w:rsidRDefault="00A93A2B" w:rsidP="008C2AB6">
      <w:pPr>
        <w:pStyle w:val="ListParagraph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</w:t>
      </w:r>
      <w:r w:rsidRPr="00620834">
        <w:rPr>
          <w:rFonts w:ascii="Times New Roman" w:hAnsi="Times New Roman"/>
          <w:color w:val="000000"/>
          <w:spacing w:val="-1"/>
          <w:w w:val="116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 xml:space="preserve">вательной  деятельности,  развивать мотивы  и  интересы  своей </w:t>
      </w:r>
      <w:r w:rsidRPr="00620834">
        <w:rPr>
          <w:rFonts w:ascii="Times New Roman" w:hAnsi="Times New Roman"/>
          <w:color w:val="000000"/>
          <w:spacing w:val="-2"/>
          <w:w w:val="116"/>
          <w:sz w:val="24"/>
          <w:szCs w:val="24"/>
        </w:rPr>
        <w:t>познавательной деятельности;</w:t>
      </w:r>
    </w:p>
    <w:p w:rsidR="00A93A2B" w:rsidRPr="00620834" w:rsidRDefault="00A93A2B" w:rsidP="008C2AB6">
      <w:pPr>
        <w:pStyle w:val="ListParagraph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 xml:space="preserve">умение планировать пути достижения </w:t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целей, в том числе альтернативные, выбирать наибо</w:t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 xml:space="preserve">лее эффективные способы решения учебных и познавательных </w:t>
      </w:r>
      <w:r w:rsidRPr="00620834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t>задач;</w:t>
      </w:r>
    </w:p>
    <w:p w:rsidR="00A93A2B" w:rsidRPr="00620834" w:rsidRDefault="00A93A2B" w:rsidP="008C2AB6">
      <w:pPr>
        <w:pStyle w:val="ListParagraph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умение соотносить свои действия с планируемыми ре</w:t>
      </w: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зультатами, осуществлять контроль своей деятельности в про</w:t>
      </w: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 xml:space="preserve">цессе достижения результата, определять способы действий </w:t>
      </w: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 xml:space="preserve">в рамках предложенных условий и требований, корректировать </w:t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свои действия в соответствии с изменяющейся ситуацией;</w:t>
      </w:r>
    </w:p>
    <w:p w:rsidR="00A93A2B" w:rsidRPr="00620834" w:rsidRDefault="00A93A2B" w:rsidP="008C2AB6">
      <w:pPr>
        <w:pStyle w:val="ListParagraph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умение оценивать правильность выполнения учебной за</w:t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дачи, собственные возможности её решения;</w:t>
      </w:r>
    </w:p>
    <w:p w:rsidR="00A93A2B" w:rsidRPr="00620834" w:rsidRDefault="00A93A2B" w:rsidP="008C2AB6">
      <w:pPr>
        <w:pStyle w:val="ListParagraph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 xml:space="preserve">владение основами самоконтроля, самооценки, принятия </w:t>
      </w: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>решений и осуществления осознанного выбора в учебной и по</w:t>
      </w: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знавательной деятельности;</w:t>
      </w:r>
    </w:p>
    <w:p w:rsidR="00A93A2B" w:rsidRPr="00620834" w:rsidRDefault="00A93A2B" w:rsidP="008C2AB6">
      <w:pPr>
        <w:pStyle w:val="ListParagraph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умение определять понятия, устанав</w:t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  <w:t xml:space="preserve">ливать аналогии, выбирать основания и критерии для классификации, </w:t>
      </w: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 xml:space="preserve">устанавливать </w:t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причинно-следственные связи, строить логическое рассуждение, умозаключение (индуктивное, дедуктивное и по аналогии) и де</w:t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t>лать выводы;</w:t>
      </w:r>
    </w:p>
    <w:p w:rsidR="00A93A2B" w:rsidRPr="00620834" w:rsidRDefault="00A93A2B" w:rsidP="008C2AB6">
      <w:pPr>
        <w:pStyle w:val="ListParagraph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 xml:space="preserve">владение умением создавать, применять и преобразовывать знаки </w:t>
      </w:r>
      <w:r w:rsidRPr="00620834">
        <w:rPr>
          <w:rFonts w:ascii="Times New Roman" w:hAnsi="Times New Roman"/>
          <w:color w:val="000000"/>
          <w:w w:val="120"/>
          <w:sz w:val="24"/>
          <w:szCs w:val="24"/>
        </w:rPr>
        <w:t>и символы, модели и схемы для решения учебных и познава</w:t>
      </w:r>
      <w:r w:rsidRPr="00620834">
        <w:rPr>
          <w:rFonts w:ascii="Times New Roman" w:hAnsi="Times New Roman"/>
          <w:color w:val="000000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тельных задач;</w:t>
      </w:r>
    </w:p>
    <w:p w:rsidR="00A93A2B" w:rsidRPr="00620834" w:rsidRDefault="00A93A2B" w:rsidP="008C2AB6">
      <w:pPr>
        <w:pStyle w:val="ListParagraph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7"/>
          <w:w w:val="120"/>
          <w:sz w:val="24"/>
          <w:szCs w:val="24"/>
        </w:rPr>
        <w:t>смысловое чтение;</w:t>
      </w:r>
    </w:p>
    <w:p w:rsidR="00A93A2B" w:rsidRPr="00620834" w:rsidRDefault="00A93A2B" w:rsidP="008C2AB6">
      <w:pPr>
        <w:pStyle w:val="ListParagraph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умение организовывать учебное сотрудничество и сов</w:t>
      </w: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 xml:space="preserve">местную деятельность с учителем и сверстниками; работать </w:t>
      </w:r>
      <w:r w:rsidRPr="00620834">
        <w:rPr>
          <w:rFonts w:ascii="Times New Roman" w:hAnsi="Times New Roman"/>
          <w:color w:val="000000"/>
          <w:w w:val="120"/>
          <w:sz w:val="24"/>
          <w:szCs w:val="24"/>
        </w:rPr>
        <w:t>индивидуально и в группе: находить общее решение и разре</w:t>
      </w:r>
      <w:r w:rsidRPr="00620834">
        <w:rPr>
          <w:rFonts w:ascii="Times New Roman" w:hAnsi="Times New Roman"/>
          <w:color w:val="000000"/>
          <w:w w:val="120"/>
          <w:sz w:val="24"/>
          <w:szCs w:val="24"/>
        </w:rPr>
        <w:softHyphen/>
        <w:t>шать конфликты на основе согласования позиций и учёта ин</w:t>
      </w:r>
      <w:r w:rsidRPr="00620834">
        <w:rPr>
          <w:rFonts w:ascii="Times New Roman" w:hAnsi="Times New Roman"/>
          <w:color w:val="000000"/>
          <w:w w:val="120"/>
          <w:sz w:val="24"/>
          <w:szCs w:val="24"/>
        </w:rPr>
        <w:softHyphen/>
        <w:t xml:space="preserve">тересов; формулировать, аргументировать и отстаивать своё </w:t>
      </w:r>
      <w:r w:rsidRPr="00620834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t>мнение;</w:t>
      </w:r>
    </w:p>
    <w:p w:rsidR="00A93A2B" w:rsidRPr="00620834" w:rsidRDefault="00A93A2B" w:rsidP="008C2AB6">
      <w:pPr>
        <w:pStyle w:val="ListParagraph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>умение осознанно использовать речевые средства в соот</w:t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  <w:t>ветствии с задачей коммуникации, для выражения своих чувств, мыслей и потребностей; планирования и регуляции сво</w:t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t>ей деятельности; владение устной и письменной речью; моноло</w:t>
      </w:r>
      <w:r w:rsidRPr="00620834">
        <w:rPr>
          <w:rFonts w:ascii="Times New Roman" w:hAnsi="Times New Roman"/>
          <w:color w:val="000000"/>
          <w:spacing w:val="-4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гической контекстной речью;</w:t>
      </w:r>
    </w:p>
    <w:p w:rsidR="00A93A2B" w:rsidRPr="00620834" w:rsidRDefault="00A93A2B" w:rsidP="008C2AB6">
      <w:pPr>
        <w:pStyle w:val="ListParagraph"/>
        <w:numPr>
          <w:ilvl w:val="0"/>
          <w:numId w:val="5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t>формирование и развитие компетентности в области ис</w:t>
      </w:r>
      <w:r w:rsidRPr="00620834">
        <w:rPr>
          <w:rFonts w:ascii="Times New Roman" w:hAnsi="Times New Roman"/>
          <w:color w:val="000000"/>
          <w:spacing w:val="-2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 xml:space="preserve">пользования информационно-коммуникационных технологий </w:t>
      </w:r>
      <w:r w:rsidRPr="00620834">
        <w:rPr>
          <w:rFonts w:ascii="Times New Roman" w:hAnsi="Times New Roman"/>
          <w:color w:val="000000"/>
          <w:spacing w:val="-8"/>
          <w:w w:val="120"/>
          <w:sz w:val="24"/>
          <w:szCs w:val="24"/>
        </w:rPr>
        <w:t>(ИКТ-компетенции).</w:t>
      </w:r>
    </w:p>
    <w:p w:rsidR="00A93A2B" w:rsidRPr="00620834" w:rsidRDefault="00A93A2B" w:rsidP="008C2AB6">
      <w:pPr>
        <w:shd w:val="clear" w:color="auto" w:fill="FFFFFF"/>
        <w:spacing w:after="0"/>
        <w:ind w:left="486" w:right="7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Cs/>
          <w:color w:val="000000"/>
          <w:spacing w:val="-6"/>
          <w:w w:val="120"/>
          <w:sz w:val="24"/>
          <w:szCs w:val="24"/>
        </w:rPr>
        <w:t xml:space="preserve">Важнейшие </w:t>
      </w:r>
      <w:r w:rsidRPr="00620834">
        <w:rPr>
          <w:rFonts w:ascii="Times New Roman" w:hAnsi="Times New Roman"/>
          <w:b/>
          <w:bCs/>
          <w:color w:val="000000"/>
          <w:spacing w:val="-6"/>
          <w:w w:val="120"/>
          <w:sz w:val="24"/>
          <w:szCs w:val="24"/>
        </w:rPr>
        <w:t>предметные результаты:</w:t>
      </w:r>
    </w:p>
    <w:p w:rsidR="00A93A2B" w:rsidRPr="00620834" w:rsidRDefault="00A93A2B" w:rsidP="008C2AB6">
      <w:pPr>
        <w:shd w:val="clear" w:color="auto" w:fill="FFFFFF"/>
        <w:spacing w:after="0"/>
        <w:ind w:right="7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7"/>
          <w:w w:val="120"/>
          <w:sz w:val="24"/>
          <w:szCs w:val="24"/>
        </w:rPr>
        <w:t xml:space="preserve">1) первичные представления о географической науке, </w:t>
      </w: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её роли в освоении планеты человеком, о географических знани</w:t>
      </w: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20"/>
          <w:sz w:val="24"/>
          <w:szCs w:val="24"/>
        </w:rPr>
        <w:t xml:space="preserve">ях как компоненте научной картины мира, их необходимости </w:t>
      </w:r>
      <w:r w:rsidRPr="00620834">
        <w:rPr>
          <w:rFonts w:ascii="Times New Roman" w:hAnsi="Times New Roman"/>
          <w:color w:val="000000"/>
          <w:spacing w:val="-6"/>
          <w:w w:val="120"/>
          <w:sz w:val="24"/>
          <w:szCs w:val="24"/>
        </w:rPr>
        <w:t xml:space="preserve">для решения современных практических задач человечества </w:t>
      </w:r>
      <w:r w:rsidRPr="00620834">
        <w:rPr>
          <w:rFonts w:ascii="Times New Roman" w:hAnsi="Times New Roman"/>
          <w:color w:val="000000"/>
          <w:spacing w:val="-1"/>
          <w:w w:val="120"/>
          <w:sz w:val="24"/>
          <w:szCs w:val="24"/>
        </w:rPr>
        <w:t>и своей страны, в том числе задачи охраны окружающей среды</w:t>
      </w: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;</w:t>
      </w:r>
    </w:p>
    <w:p w:rsidR="00A93A2B" w:rsidRPr="00620834" w:rsidRDefault="00A93A2B" w:rsidP="008C2AB6">
      <w:pPr>
        <w:shd w:val="clear" w:color="auto" w:fill="FFFFFF"/>
        <w:spacing w:after="0"/>
        <w:ind w:right="86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5"/>
          <w:w w:val="120"/>
          <w:sz w:val="24"/>
          <w:szCs w:val="24"/>
        </w:rPr>
        <w:t>2) основополагающие знания о природе Земли как целостной развивающейся системе, о единстве человека и природы;</w:t>
      </w:r>
    </w:p>
    <w:p w:rsidR="00A93A2B" w:rsidRPr="00620834" w:rsidRDefault="00A93A2B" w:rsidP="008C2AB6">
      <w:pPr>
        <w:shd w:val="clear" w:color="auto" w:fill="FFFFFF"/>
        <w:spacing w:after="0"/>
        <w:ind w:right="86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>3) первичные навыки использования территориального подхода (на примере своего региона) как основы географического мышления для осознания своего места в целостном, многообразном и быстро изменяющемся мире;</w:t>
      </w:r>
    </w:p>
    <w:p w:rsidR="00A93A2B" w:rsidRPr="00620834" w:rsidRDefault="00A93A2B" w:rsidP="008C2AB6">
      <w:pPr>
        <w:shd w:val="clear" w:color="auto" w:fill="FFFFFF"/>
        <w:spacing w:after="0"/>
        <w:ind w:right="86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>4) элементарные практические умения ис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  <w:t>пользования приборов и инструментов для определения количе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ственных и качественных характеристик компонентов географи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>ческой среды, в том числе её экологических параметров;</w:t>
      </w:r>
    </w:p>
    <w:p w:rsidR="00A93A2B" w:rsidRPr="00620834" w:rsidRDefault="00A93A2B" w:rsidP="008C2AB6">
      <w:pPr>
        <w:shd w:val="clear" w:color="auto" w:fill="FFFFFF"/>
        <w:spacing w:after="0"/>
        <w:ind w:right="8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5) основы картографической грамотности и ис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 xml:space="preserve">пользования географической карты как одного из «языков» </w:t>
      </w:r>
      <w:r w:rsidRPr="00620834">
        <w:rPr>
          <w:rFonts w:ascii="Times New Roman" w:hAnsi="Times New Roman"/>
          <w:color w:val="000000"/>
          <w:spacing w:val="-3"/>
          <w:w w:val="115"/>
          <w:sz w:val="24"/>
          <w:szCs w:val="24"/>
        </w:rPr>
        <w:t>международного общения;</w:t>
      </w:r>
    </w:p>
    <w:p w:rsidR="00A93A2B" w:rsidRPr="00620834" w:rsidRDefault="00A93A2B" w:rsidP="008C2AB6">
      <w:pPr>
        <w:shd w:val="clear" w:color="auto" w:fill="FFFFFF"/>
        <w:spacing w:after="0"/>
        <w:ind w:right="7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6) первичные навыки нахождения, использова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>ния и презентации географической информации;</w:t>
      </w:r>
    </w:p>
    <w:p w:rsidR="00A93A2B" w:rsidRPr="00620834" w:rsidRDefault="00A93A2B" w:rsidP="008C2AB6">
      <w:pPr>
        <w:shd w:val="clear" w:color="auto" w:fill="FFFFFF"/>
        <w:spacing w:after="0"/>
        <w:ind w:right="5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 xml:space="preserve">7)начальные умения и навыки использования 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 xml:space="preserve"> географических знаний в повседневной жизни для объ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  <w:t>яснения и оценки разнообразных явлений и процессов,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генных катастроф;</w:t>
      </w:r>
    </w:p>
    <w:p w:rsidR="00A93A2B" w:rsidRDefault="00A93A2B" w:rsidP="008C2AB6">
      <w:pPr>
        <w:shd w:val="clear" w:color="auto" w:fill="FFFFFF"/>
        <w:spacing w:after="0"/>
        <w:ind w:right="53"/>
        <w:jc w:val="both"/>
        <w:rPr>
          <w:rFonts w:ascii="Times New Roman" w:hAnsi="Times New Roman"/>
          <w:color w:val="000000"/>
          <w:w w:val="115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8) общие представления об экологи</w:t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>ческих проблемах, уме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  <w:t>ния и навыки безопасного и экологически целесообразного по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  <w:t>ведения в окружающей среде.</w:t>
      </w:r>
    </w:p>
    <w:p w:rsidR="00A93A2B" w:rsidRDefault="00A93A2B" w:rsidP="008C2AB6">
      <w:pPr>
        <w:shd w:val="clear" w:color="auto" w:fill="FFFFFF"/>
        <w:spacing w:after="0"/>
        <w:ind w:right="53"/>
        <w:jc w:val="both"/>
        <w:rPr>
          <w:rFonts w:ascii="Times New Roman" w:hAnsi="Times New Roman"/>
          <w:color w:val="000000"/>
          <w:w w:val="115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53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19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3. Содержание разделов курса географии, вошедших в учебник</w:t>
      </w:r>
    </w:p>
    <w:p w:rsidR="00A93A2B" w:rsidRPr="00620834" w:rsidRDefault="00A93A2B" w:rsidP="008C2AB6">
      <w:pPr>
        <w:shd w:val="clear" w:color="auto" w:fill="FFFFFF"/>
        <w:spacing w:after="0"/>
        <w:ind w:right="19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 xml:space="preserve"> «География. Планета Земля» 5-6 класс.</w:t>
      </w:r>
    </w:p>
    <w:p w:rsidR="00A93A2B" w:rsidRPr="00620834" w:rsidRDefault="00A93A2B" w:rsidP="008C2AB6">
      <w:pPr>
        <w:shd w:val="clear" w:color="auto" w:fill="FFFFFF"/>
        <w:spacing w:after="0"/>
        <w:ind w:right="19"/>
        <w:jc w:val="center"/>
        <w:rPr>
          <w:rFonts w:ascii="Times New Roman" w:hAnsi="Times New Roman"/>
          <w:b/>
          <w:i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(по примерной программе)</w:t>
      </w:r>
    </w:p>
    <w:p w:rsidR="00A93A2B" w:rsidRPr="00620834" w:rsidRDefault="00A93A2B" w:rsidP="008C2AB6">
      <w:pPr>
        <w:shd w:val="clear" w:color="auto" w:fill="FFFFFF"/>
        <w:spacing w:after="0"/>
        <w:ind w:left="77" w:firstLine="408"/>
        <w:jc w:val="center"/>
        <w:rPr>
          <w:rFonts w:ascii="Times New Roman" w:hAnsi="Times New Roman"/>
          <w:b/>
          <w:bCs/>
          <w:color w:val="000000"/>
          <w:w w:val="105"/>
          <w:sz w:val="24"/>
          <w:szCs w:val="24"/>
        </w:rPr>
      </w:pPr>
      <w:r w:rsidRPr="00620834">
        <w:rPr>
          <w:rFonts w:ascii="Times New Roman" w:hAnsi="Times New Roman"/>
          <w:b/>
          <w:bCs/>
          <w:color w:val="000000"/>
          <w:w w:val="105"/>
          <w:sz w:val="24"/>
          <w:szCs w:val="24"/>
        </w:rPr>
        <w:t>Раздел 1. Источники географической информации</w:t>
      </w:r>
    </w:p>
    <w:p w:rsidR="00A93A2B" w:rsidRPr="00620834" w:rsidRDefault="00A93A2B" w:rsidP="008C2AB6">
      <w:pPr>
        <w:shd w:val="clear" w:color="auto" w:fill="FFFFFF"/>
        <w:spacing w:after="0"/>
        <w:ind w:left="77" w:firstLine="40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bCs/>
          <w:i/>
          <w:iCs/>
          <w:color w:val="000000"/>
          <w:w w:val="121"/>
          <w:sz w:val="24"/>
          <w:szCs w:val="24"/>
        </w:rPr>
        <w:t xml:space="preserve">Развитие   географических   знаний   о   Земле.   </w:t>
      </w:r>
      <w:r w:rsidRPr="00620834">
        <w:rPr>
          <w:rFonts w:ascii="Times New Roman" w:hAnsi="Times New Roman"/>
          <w:color w:val="000000"/>
          <w:w w:val="121"/>
          <w:sz w:val="24"/>
          <w:szCs w:val="24"/>
        </w:rPr>
        <w:t xml:space="preserve">Развитие </w:t>
      </w: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t>представлений человека о мире. Выдающиеся географические от</w:t>
      </w:r>
      <w:r w:rsidRPr="00620834">
        <w:rPr>
          <w:rFonts w:ascii="Times New Roman" w:hAnsi="Times New Roman"/>
          <w:color w:val="000000"/>
          <w:spacing w:val="-2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4"/>
          <w:w w:val="115"/>
          <w:sz w:val="24"/>
          <w:szCs w:val="24"/>
        </w:rPr>
        <w:t xml:space="preserve">крытия. Современный этап научных географических исследований. </w:t>
      </w:r>
      <w:r w:rsidRPr="00620834">
        <w:rPr>
          <w:rFonts w:ascii="Times New Roman" w:hAnsi="Times New Roman"/>
          <w:b/>
          <w:bCs/>
          <w:i/>
          <w:iCs/>
          <w:color w:val="000000"/>
          <w:w w:val="115"/>
          <w:sz w:val="24"/>
          <w:szCs w:val="24"/>
        </w:rPr>
        <w:t xml:space="preserve">Глобус. 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>Масштаб и его виды. Параллели. Меридианы. Опре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  <w:t>деление направлений на глобусе. Градусная сетка. Географичес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  <w:t xml:space="preserve">кие координаты, их определение. Способы изображения земной </w:t>
      </w:r>
      <w:r w:rsidRPr="00620834">
        <w:rPr>
          <w:rFonts w:ascii="Times New Roman" w:hAnsi="Times New Roman"/>
          <w:color w:val="000000"/>
          <w:spacing w:val="-5"/>
          <w:w w:val="115"/>
          <w:sz w:val="24"/>
          <w:szCs w:val="24"/>
        </w:rPr>
        <w:t>поверхности.</w:t>
      </w:r>
    </w:p>
    <w:p w:rsidR="00A93A2B" w:rsidRPr="00620834" w:rsidRDefault="00A93A2B" w:rsidP="008C2AB6">
      <w:pPr>
        <w:shd w:val="clear" w:color="auto" w:fill="FFFFFF"/>
        <w:spacing w:after="0"/>
        <w:ind w:left="91" w:firstLine="264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bCs/>
          <w:i/>
          <w:iCs/>
          <w:color w:val="000000"/>
          <w:w w:val="115"/>
          <w:sz w:val="24"/>
          <w:szCs w:val="24"/>
        </w:rPr>
        <w:t xml:space="preserve">План местности. 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>Ориентирование и способы ориентирова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  <w:t>ния на местности. Компас. Азимут. Измерение расстояний и оп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  <w:t>ределение направлений на местности и плане. Способы изобра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  <w:t>жения рельефа земной поверхности. Условные знаки. Чтение плана местности. Решение практических задач по плану. Сос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5"/>
          <w:sz w:val="24"/>
          <w:szCs w:val="24"/>
        </w:rPr>
        <w:t>тавление простейшего плана местности.</w:t>
      </w:r>
    </w:p>
    <w:p w:rsidR="00A93A2B" w:rsidRPr="00620834" w:rsidRDefault="00A93A2B" w:rsidP="008C2AB6">
      <w:pPr>
        <w:shd w:val="clear" w:color="auto" w:fill="FFFFFF"/>
        <w:spacing w:after="0"/>
        <w:ind w:left="298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bCs/>
          <w:i/>
          <w:iCs/>
          <w:color w:val="000000"/>
          <w:w w:val="112"/>
          <w:sz w:val="24"/>
          <w:szCs w:val="24"/>
        </w:rPr>
        <w:t>Географическая карта — особый источник информации.</w:t>
      </w:r>
    </w:p>
    <w:p w:rsidR="00A93A2B" w:rsidRPr="00620834" w:rsidRDefault="00A93A2B" w:rsidP="008C2AB6">
      <w:pPr>
        <w:shd w:val="clear" w:color="auto" w:fill="FFFFFF"/>
        <w:spacing w:after="0"/>
        <w:ind w:left="1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Отличия карты от плана. Легенда карты, градусная сетка. Ор</w:t>
      </w:r>
      <w:r w:rsidRPr="00620834">
        <w:rPr>
          <w:rFonts w:ascii="Times New Roman" w:hAnsi="Times New Roman"/>
          <w:iCs/>
          <w:color w:val="000000"/>
          <w:w w:val="110"/>
          <w:sz w:val="24"/>
          <w:szCs w:val="24"/>
        </w:rPr>
        <w:t>и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 xml:space="preserve">ентирование и измерение расстояний по карте. Чтение карты, </w:t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>определение  местоположения  географических  объектов,   абсо</w:t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лютных высот. Разнообразие карт.</w:t>
      </w:r>
    </w:p>
    <w:p w:rsidR="00A93A2B" w:rsidRPr="00620834" w:rsidRDefault="00A93A2B" w:rsidP="008C2AB6">
      <w:pPr>
        <w:shd w:val="clear" w:color="auto" w:fill="FFFFFF"/>
        <w:spacing w:after="0"/>
        <w:ind w:left="14" w:right="72" w:firstLine="278"/>
        <w:jc w:val="both"/>
        <w:rPr>
          <w:rFonts w:ascii="Times New Roman" w:hAnsi="Times New Roman"/>
          <w:color w:val="000000"/>
          <w:spacing w:val="-4"/>
          <w:w w:val="110"/>
          <w:sz w:val="24"/>
          <w:szCs w:val="24"/>
        </w:rPr>
      </w:pPr>
      <w:r w:rsidRPr="00620834">
        <w:rPr>
          <w:rFonts w:ascii="Times New Roman" w:hAnsi="Times New Roman"/>
          <w:b/>
          <w:bCs/>
          <w:i/>
          <w:iCs/>
          <w:color w:val="000000"/>
          <w:w w:val="110"/>
          <w:sz w:val="24"/>
          <w:szCs w:val="24"/>
        </w:rPr>
        <w:t xml:space="preserve">Географические методы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изучения окружающей среды. На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4"/>
          <w:w w:val="110"/>
          <w:sz w:val="24"/>
          <w:szCs w:val="24"/>
        </w:rPr>
        <w:t xml:space="preserve">блюдение. Описательные и сравнительные методы. Использование инструментов и приборов. Картографический метод. </w:t>
      </w:r>
    </w:p>
    <w:p w:rsidR="00A93A2B" w:rsidRPr="00620834" w:rsidRDefault="00A93A2B" w:rsidP="008C2AB6">
      <w:pPr>
        <w:shd w:val="clear" w:color="auto" w:fill="FFFFFF"/>
        <w:spacing w:after="0"/>
        <w:ind w:left="1430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color w:val="000000"/>
          <w:sz w:val="24"/>
          <w:szCs w:val="24"/>
        </w:rPr>
        <w:t>Раздел 2. Природа Земли и человек</w:t>
      </w:r>
    </w:p>
    <w:p w:rsidR="00A93A2B" w:rsidRPr="00620834" w:rsidRDefault="00A93A2B" w:rsidP="008C2AB6">
      <w:pPr>
        <w:shd w:val="clear" w:color="auto" w:fill="FFFFFF"/>
        <w:spacing w:after="0"/>
        <w:ind w:left="10" w:right="72" w:firstLine="27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bCs/>
          <w:i/>
          <w:iCs/>
          <w:color w:val="000000"/>
          <w:w w:val="112"/>
          <w:sz w:val="24"/>
          <w:szCs w:val="24"/>
        </w:rPr>
        <w:t xml:space="preserve">Земля — планета Солнечной системы. </w:t>
      </w:r>
      <w:r w:rsidRPr="00620834">
        <w:rPr>
          <w:rFonts w:ascii="Times New Roman" w:hAnsi="Times New Roman"/>
          <w:color w:val="000000"/>
          <w:w w:val="112"/>
          <w:sz w:val="24"/>
          <w:szCs w:val="24"/>
        </w:rPr>
        <w:t xml:space="preserve">Земля — планета 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t>Солнечной системы. Форма, размеры и движения Земли, их гео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графические следствия. Неравномерное распределение солнеч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ного света и тепла на поверхности Земли. Пояса освещённости. Часовые пояса. Влияние космоса на Землю и жизнь людей.</w:t>
      </w:r>
    </w:p>
    <w:p w:rsidR="00A93A2B" w:rsidRPr="00620834" w:rsidRDefault="00A93A2B" w:rsidP="008C2AB6">
      <w:pPr>
        <w:shd w:val="clear" w:color="auto" w:fill="FFFFFF"/>
        <w:spacing w:after="0"/>
        <w:ind w:left="10" w:right="77" w:firstLine="28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bCs/>
          <w:i/>
          <w:iCs/>
          <w:color w:val="000000"/>
          <w:w w:val="117"/>
          <w:sz w:val="24"/>
          <w:szCs w:val="24"/>
        </w:rPr>
        <w:t xml:space="preserve">Земная кора и литосфера. Рельеф Земли. </w:t>
      </w:r>
      <w:r w:rsidRPr="00620834">
        <w:rPr>
          <w:rFonts w:ascii="Times New Roman" w:hAnsi="Times New Roman"/>
          <w:color w:val="000000"/>
          <w:w w:val="117"/>
          <w:sz w:val="24"/>
          <w:szCs w:val="24"/>
        </w:rPr>
        <w:t xml:space="preserve">Внутреннее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строение Земли, методы его изучения.</w:t>
      </w:r>
    </w:p>
    <w:p w:rsidR="00A93A2B" w:rsidRPr="00620834" w:rsidRDefault="00A93A2B" w:rsidP="008C2AB6">
      <w:pPr>
        <w:shd w:val="clear" w:color="auto" w:fill="FFFFFF"/>
        <w:spacing w:after="0"/>
        <w:ind w:left="5" w:right="82" w:firstLine="28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i/>
          <w:iCs/>
          <w:color w:val="000000"/>
          <w:w w:val="110"/>
          <w:sz w:val="24"/>
          <w:szCs w:val="24"/>
        </w:rPr>
        <w:t xml:space="preserve">Земная кора и литосфера.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Горные породы и полезные иско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паемые. Состав земной коры, её строение под материками и оке</w:t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 xml:space="preserve">анами. Литосферные плиты, их движение и взаимодействие. </w:t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Медленные движения земной коры. Землетрясения и вулка</w:t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низм. Условия жизни людей в районах распространения земле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  <w:t xml:space="preserve">трясений и вулканизма, обеспечение безопасности населения. </w:t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Внешние процессы, изменяющие земную поверхность.</w:t>
      </w:r>
    </w:p>
    <w:p w:rsidR="00A93A2B" w:rsidRPr="00620834" w:rsidRDefault="00A93A2B" w:rsidP="008C2AB6">
      <w:pPr>
        <w:shd w:val="clear" w:color="auto" w:fill="FFFFFF"/>
        <w:spacing w:after="0"/>
        <w:ind w:left="5" w:right="72" w:firstLine="27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i/>
          <w:iCs/>
          <w:color w:val="000000"/>
          <w:spacing w:val="-2"/>
          <w:w w:val="110"/>
          <w:sz w:val="24"/>
          <w:szCs w:val="24"/>
        </w:rPr>
        <w:t xml:space="preserve">Рельеф Земли. </w:t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 xml:space="preserve">Зависимость крупнейших форм рельефа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 xml:space="preserve">от строения земной коры. Неоднородность земной поверхности как следствие взаимодействия внутренних сил Земли и внешних </w:t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>процессов. Основные формы рельефа суши и дна Мирового океа</w:t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на. Различия гор и равнин по высоте. Описание рельефа терри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  <w:t>тории по карте.</w:t>
      </w:r>
    </w:p>
    <w:p w:rsidR="00A93A2B" w:rsidRPr="00620834" w:rsidRDefault="00A93A2B" w:rsidP="008C2AB6">
      <w:pPr>
        <w:shd w:val="clear" w:color="auto" w:fill="FFFFFF"/>
        <w:spacing w:after="0"/>
        <w:ind w:left="5" w:right="86" w:firstLine="29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i/>
          <w:iCs/>
          <w:color w:val="000000"/>
          <w:spacing w:val="-4"/>
          <w:w w:val="110"/>
          <w:sz w:val="24"/>
          <w:szCs w:val="24"/>
        </w:rPr>
        <w:t xml:space="preserve">Человек и литосфера. </w:t>
      </w:r>
      <w:r w:rsidRPr="00620834">
        <w:rPr>
          <w:rFonts w:ascii="Times New Roman" w:hAnsi="Times New Roman"/>
          <w:color w:val="000000"/>
          <w:spacing w:val="-4"/>
          <w:w w:val="110"/>
          <w:sz w:val="24"/>
          <w:szCs w:val="24"/>
        </w:rPr>
        <w:t>Опасные природные явления, их предуп</w:t>
      </w:r>
      <w:r w:rsidRPr="00620834">
        <w:rPr>
          <w:rFonts w:ascii="Times New Roman" w:hAnsi="Times New Roman"/>
          <w:color w:val="000000"/>
          <w:spacing w:val="-4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 xml:space="preserve">реждение. Особенности жизни и деятельности человека в горах </w:t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>и на равнинах. Воздействие хозяйственной деятельности на лито</w:t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4"/>
          <w:w w:val="110"/>
          <w:sz w:val="24"/>
          <w:szCs w:val="24"/>
        </w:rPr>
        <w:t>сферу. Преобразование рельефа, антропогенные формы рельефа.</w:t>
      </w:r>
    </w:p>
    <w:p w:rsidR="00A93A2B" w:rsidRPr="00620834" w:rsidRDefault="00A93A2B" w:rsidP="008C2AB6">
      <w:pPr>
        <w:shd w:val="clear" w:color="auto" w:fill="FFFFFF"/>
        <w:spacing w:after="0"/>
        <w:ind w:left="24" w:right="8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bCs/>
          <w:i/>
          <w:iCs/>
          <w:color w:val="000000"/>
          <w:w w:val="117"/>
          <w:sz w:val="24"/>
          <w:szCs w:val="24"/>
        </w:rPr>
        <w:t xml:space="preserve">Гидросфера </w:t>
      </w:r>
      <w:r w:rsidRPr="00620834">
        <w:rPr>
          <w:rFonts w:ascii="Times New Roman" w:hAnsi="Times New Roman"/>
          <w:i/>
          <w:iCs/>
          <w:color w:val="000000"/>
          <w:w w:val="117"/>
          <w:sz w:val="24"/>
          <w:szCs w:val="24"/>
        </w:rPr>
        <w:t xml:space="preserve">— </w:t>
      </w:r>
      <w:r w:rsidRPr="00620834">
        <w:rPr>
          <w:rFonts w:ascii="Times New Roman" w:hAnsi="Times New Roman"/>
          <w:b/>
          <w:bCs/>
          <w:i/>
          <w:iCs/>
          <w:color w:val="000000"/>
          <w:w w:val="117"/>
          <w:sz w:val="24"/>
          <w:szCs w:val="24"/>
        </w:rPr>
        <w:t xml:space="preserve">водная оболочка Земли. </w:t>
      </w:r>
      <w:r w:rsidRPr="00620834">
        <w:rPr>
          <w:rFonts w:ascii="Times New Roman" w:hAnsi="Times New Roman"/>
          <w:i/>
          <w:iCs/>
          <w:color w:val="000000"/>
          <w:spacing w:val="-1"/>
          <w:w w:val="110"/>
          <w:sz w:val="24"/>
          <w:szCs w:val="24"/>
        </w:rPr>
        <w:t xml:space="preserve">Вода на Земле. </w:t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 xml:space="preserve">Части гидросферы. Мировой круговорот воды. </w:t>
      </w:r>
      <w:r w:rsidRPr="00620834">
        <w:rPr>
          <w:rFonts w:ascii="Times New Roman" w:hAnsi="Times New Roman"/>
          <w:i/>
          <w:iCs/>
          <w:color w:val="000000"/>
          <w:w w:val="110"/>
          <w:sz w:val="24"/>
          <w:szCs w:val="24"/>
        </w:rPr>
        <w:t xml:space="preserve">Океаны.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Части Мирового океана. Методы изучения морских глубин. Свойства вод Мирового океана. Движение воды в Океа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  <w:t>не. Использование карт для определения географического поло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  <w:t>жения морей и океанов, глубин, направлений морских течений, свойств воды. Роль Мирового океана в формировании климатов Земли. Минеральные и органические ресурсы Океана, их значе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  <w:t>ние и хозяйственное использование. Морской транспорт, порты, каналы. Источники загрязнения вод Океана, меры по сохране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нию качества вод и органического мира.</w:t>
      </w:r>
    </w:p>
    <w:p w:rsidR="00A93A2B" w:rsidRPr="00620834" w:rsidRDefault="00A93A2B" w:rsidP="008C2AB6">
      <w:pPr>
        <w:shd w:val="clear" w:color="auto" w:fill="FFFFFF"/>
        <w:spacing w:after="0"/>
        <w:ind w:left="72" w:right="53" w:firstLine="25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i/>
          <w:iCs/>
          <w:color w:val="000000"/>
          <w:w w:val="110"/>
          <w:sz w:val="24"/>
          <w:szCs w:val="24"/>
        </w:rPr>
        <w:t xml:space="preserve">Воды суши.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Реки Земли — их общие черты и различия. Реч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  <w:t>ная система. Питание и режим рек. Озёра, водохранилища, бо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  <w:t>лота. Использование карт для определения географического по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 xml:space="preserve">ложения водных объектов, частей речных систем, границ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 xml:space="preserve">и площади водосборных бассейнов, направления течения рек. Значение поверхностных вод для человека, их рациональное </w:t>
      </w:r>
      <w:r w:rsidRPr="00620834">
        <w:rPr>
          <w:rFonts w:ascii="Times New Roman" w:hAnsi="Times New Roman"/>
          <w:color w:val="000000"/>
          <w:spacing w:val="-6"/>
          <w:w w:val="110"/>
          <w:sz w:val="24"/>
          <w:szCs w:val="24"/>
        </w:rPr>
        <w:t>использование.</w:t>
      </w:r>
    </w:p>
    <w:p w:rsidR="00A93A2B" w:rsidRPr="00620834" w:rsidRDefault="00A93A2B" w:rsidP="008C2AB6">
      <w:pPr>
        <w:shd w:val="clear" w:color="auto" w:fill="FFFFFF"/>
        <w:spacing w:after="0"/>
        <w:ind w:left="91" w:right="43" w:firstLine="26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Происхождение и виды подземных вод, возможности их ис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 xml:space="preserve">пользования человеком. Зависимость уровня грунтовых вод </w:t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 xml:space="preserve">от климата, характера поверхности, особенностей горных пород. </w:t>
      </w:r>
      <w:r w:rsidRPr="00620834">
        <w:rPr>
          <w:rFonts w:ascii="Times New Roman" w:hAnsi="Times New Roman"/>
          <w:color w:val="000000"/>
          <w:spacing w:val="-4"/>
          <w:w w:val="110"/>
          <w:sz w:val="24"/>
          <w:szCs w:val="24"/>
        </w:rPr>
        <w:t>Минеральные воды.</w:t>
      </w:r>
    </w:p>
    <w:p w:rsidR="00A93A2B" w:rsidRPr="00620834" w:rsidRDefault="00A93A2B" w:rsidP="008C2AB6">
      <w:pPr>
        <w:shd w:val="clear" w:color="auto" w:fill="FFFFFF"/>
        <w:spacing w:after="0"/>
        <w:ind w:left="101" w:right="34" w:firstLine="254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Ледники — главные аккумуляторы пресной воды на Земле. Покровные и горные ледники, многолетняя мерзлота: географи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>ческое распространение, воздействие на хозяйственную деятель</w:t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2"/>
          <w:w w:val="110"/>
          <w:sz w:val="24"/>
          <w:szCs w:val="24"/>
        </w:rPr>
        <w:t>ность.</w:t>
      </w:r>
    </w:p>
    <w:p w:rsidR="00A93A2B" w:rsidRPr="00620834" w:rsidRDefault="00A93A2B" w:rsidP="008C2AB6">
      <w:pPr>
        <w:shd w:val="clear" w:color="auto" w:fill="FFFFFF"/>
        <w:spacing w:after="0"/>
        <w:ind w:left="120" w:right="14" w:firstLine="274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i/>
          <w:iCs/>
          <w:color w:val="000000"/>
          <w:w w:val="110"/>
          <w:sz w:val="24"/>
          <w:szCs w:val="24"/>
        </w:rPr>
        <w:t xml:space="preserve">Человек и гидросфера.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Источники пресной воды на Земле, проблемы, связанные с ограниченными запасами пресной воды на Земле, и пути их решения. Неблагоприятные и опасные явле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10"/>
          <w:sz w:val="24"/>
          <w:szCs w:val="24"/>
        </w:rPr>
        <w:t xml:space="preserve">ния в гидросфере. Меры предупреждения опасных явлений </w:t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и борьбы с ними, правила обеспечения личной безопасности.</w:t>
      </w:r>
    </w:p>
    <w:p w:rsidR="00A93A2B" w:rsidRPr="00620834" w:rsidRDefault="00A93A2B" w:rsidP="008C2AB6">
      <w:pPr>
        <w:shd w:val="clear" w:color="auto" w:fill="FFFFFF"/>
        <w:spacing w:after="0"/>
        <w:ind w:left="283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bCs/>
          <w:i/>
          <w:iCs/>
          <w:color w:val="000000"/>
          <w:w w:val="119"/>
          <w:sz w:val="24"/>
          <w:szCs w:val="24"/>
        </w:rPr>
        <w:t>Атмосфера — воздушная оболочка Земли.</w:t>
      </w:r>
    </w:p>
    <w:p w:rsidR="00A93A2B" w:rsidRPr="00620834" w:rsidRDefault="00A93A2B" w:rsidP="008C2AB6">
      <w:pPr>
        <w:shd w:val="clear" w:color="auto" w:fill="FFFFFF"/>
        <w:spacing w:after="0"/>
        <w:ind w:right="77" w:firstLine="264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i/>
          <w:iCs/>
          <w:color w:val="000000"/>
          <w:w w:val="109"/>
          <w:sz w:val="24"/>
          <w:szCs w:val="24"/>
        </w:rPr>
        <w:t xml:space="preserve">Атмосфера. 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t>Состав атмосферы, её структура. Значение атмо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сферы для жизни на Земле. Нагревание атмосферы, температура воздуха, распределение тепла на Земле. Суточные и годовые ко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лебания температуры воздуха. Средние температуры. Изменение температуры с высотой.</w:t>
      </w:r>
    </w:p>
    <w:p w:rsidR="00A93A2B" w:rsidRPr="00620834" w:rsidRDefault="00A93A2B" w:rsidP="008C2AB6">
      <w:pPr>
        <w:shd w:val="clear" w:color="auto" w:fill="FFFFFF"/>
        <w:spacing w:after="0"/>
        <w:ind w:right="86" w:firstLine="27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09"/>
          <w:sz w:val="24"/>
          <w:szCs w:val="24"/>
        </w:rPr>
        <w:t>Влага в атмосфере. Облачность, её влияние на погоду. Атмо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сферные осадки, их виды, условия образования. Распределение влаги на поверхности Земли. Влияние атмосферных осадков на жизнь и деятельность человека.</w:t>
      </w:r>
    </w:p>
    <w:p w:rsidR="00A93A2B" w:rsidRPr="00620834" w:rsidRDefault="00A93A2B" w:rsidP="008C2AB6">
      <w:pPr>
        <w:shd w:val="clear" w:color="auto" w:fill="FFFFFF"/>
        <w:spacing w:after="0"/>
        <w:ind w:right="91" w:firstLine="27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09"/>
          <w:sz w:val="24"/>
          <w:szCs w:val="24"/>
        </w:rPr>
        <w:t>Атмосферное давление, ветры. Изменение атмосферного дав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ления с высотой. Направление и сила ветра. Роза ветров. Посто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янные ветры Земли. Типы воздушных масс; условия их форми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рования и свойства.</w:t>
      </w:r>
    </w:p>
    <w:p w:rsidR="00A93A2B" w:rsidRPr="00620834" w:rsidRDefault="00A93A2B" w:rsidP="008C2AB6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i/>
          <w:iCs/>
          <w:color w:val="000000"/>
          <w:w w:val="109"/>
          <w:sz w:val="24"/>
          <w:szCs w:val="24"/>
        </w:rPr>
        <w:t xml:space="preserve">Погода и климат. 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t>Элементы погоды, способы их измерения, метеорологические приборы и инструменты. Наблюдения за по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09"/>
          <w:sz w:val="24"/>
          <w:szCs w:val="24"/>
        </w:rPr>
        <w:t>годой. Измерения элементов погоды с помощью приборов. Пост</w:t>
      </w:r>
      <w:r w:rsidRPr="00620834">
        <w:rPr>
          <w:rFonts w:ascii="Times New Roman" w:hAnsi="Times New Roman"/>
          <w:color w:val="000000"/>
          <w:spacing w:val="-1"/>
          <w:w w:val="109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09"/>
          <w:sz w:val="24"/>
          <w:szCs w:val="24"/>
        </w:rPr>
        <w:t>роение графиков изменения температуры и облачности, розы вет</w:t>
      </w:r>
      <w:r w:rsidRPr="00620834">
        <w:rPr>
          <w:rFonts w:ascii="Times New Roman" w:hAnsi="Times New Roman"/>
          <w:color w:val="000000"/>
          <w:spacing w:val="-2"/>
          <w:w w:val="109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09"/>
          <w:sz w:val="24"/>
          <w:szCs w:val="24"/>
        </w:rPr>
        <w:t xml:space="preserve">ров; выделение преобладающих типов погоды за период 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t>наблюдения. Решение практических задач на определение изме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09"/>
          <w:sz w:val="24"/>
          <w:szCs w:val="24"/>
        </w:rPr>
        <w:t>нений температуры и давления воздуха с высотой, влажности воз</w:t>
      </w:r>
      <w:r w:rsidRPr="00620834">
        <w:rPr>
          <w:rFonts w:ascii="Times New Roman" w:hAnsi="Times New Roman"/>
          <w:color w:val="000000"/>
          <w:spacing w:val="-3"/>
          <w:w w:val="109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t>духа. Чтение карт погоды. Прогнозы погоды. Климат и климати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3"/>
          <w:w w:val="109"/>
          <w:sz w:val="24"/>
          <w:szCs w:val="24"/>
        </w:rPr>
        <w:t>ческие пояса.</w:t>
      </w:r>
    </w:p>
    <w:p w:rsidR="00A93A2B" w:rsidRPr="00620834" w:rsidRDefault="00A93A2B" w:rsidP="008C2AB6">
      <w:pPr>
        <w:shd w:val="clear" w:color="auto" w:fill="FFFFFF"/>
        <w:spacing w:after="0"/>
        <w:ind w:left="14" w:right="72" w:firstLine="27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i/>
          <w:iCs/>
          <w:color w:val="000000"/>
          <w:w w:val="109"/>
          <w:sz w:val="24"/>
          <w:szCs w:val="24"/>
        </w:rPr>
        <w:t xml:space="preserve">Человек и атмосфера. 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t>Стихийные явления в атмосфере, их характеристика и правила обеспечения личной безопасности. Пути сохранения качества воздушной среды. Адаптация челове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ка к климатическим условиям местности. Особенности жизни в экстремальных климатических условиях.</w:t>
      </w:r>
    </w:p>
    <w:p w:rsidR="00A93A2B" w:rsidRPr="00620834" w:rsidRDefault="00A93A2B" w:rsidP="008C2AB6">
      <w:pPr>
        <w:shd w:val="clear" w:color="auto" w:fill="FFFFFF"/>
        <w:spacing w:after="0"/>
        <w:ind w:left="11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bCs/>
          <w:i/>
          <w:iCs/>
          <w:color w:val="000000"/>
          <w:w w:val="110"/>
          <w:sz w:val="24"/>
          <w:szCs w:val="24"/>
        </w:rPr>
        <w:t xml:space="preserve">Биосфера Земли.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 xml:space="preserve">Разнообразие растительного и животного </w:t>
      </w:r>
      <w:r w:rsidRPr="00620834">
        <w:rPr>
          <w:rFonts w:ascii="Times New Roman" w:hAnsi="Times New Roman"/>
          <w:color w:val="000000"/>
          <w:w w:val="110"/>
          <w:sz w:val="24"/>
          <w:szCs w:val="24"/>
          <w:vertAlign w:val="superscript"/>
        </w:rPr>
        <w:t>ми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ра Земли. Особенности распространения живых организмов на суше и в Мировом океане. Границы биосферы и взаимодей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 xml:space="preserve">ствие компонентов природы. Приспособление живых организмов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 xml:space="preserve">к среде обитания. Биологический круговорот. Роль биосферы. Широтная зональность и высотная поясность в растительном </w:t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и животном мире. Влияние человека на биосферу. Охрана расти</w:t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тельного и животного мира Земли. Наблюдения за раститель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ностью и животным миром как способ определения качества ок</w:t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>ружающей среды.</w:t>
      </w:r>
    </w:p>
    <w:p w:rsidR="00A93A2B" w:rsidRPr="00620834" w:rsidRDefault="00A93A2B" w:rsidP="008C2AB6">
      <w:pPr>
        <w:shd w:val="clear" w:color="auto" w:fill="FFFFFF"/>
        <w:spacing w:after="0"/>
        <w:ind w:left="96" w:right="19" w:firstLine="28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bCs/>
          <w:i/>
          <w:iCs/>
          <w:color w:val="000000"/>
          <w:w w:val="115"/>
          <w:sz w:val="24"/>
          <w:szCs w:val="24"/>
        </w:rPr>
        <w:t xml:space="preserve">Почва как особое природное образование. </w:t>
      </w:r>
      <w:r w:rsidRPr="00620834">
        <w:rPr>
          <w:rFonts w:ascii="Times New Roman" w:hAnsi="Times New Roman"/>
          <w:color w:val="000000"/>
          <w:w w:val="115"/>
          <w:sz w:val="24"/>
          <w:szCs w:val="24"/>
        </w:rPr>
        <w:t xml:space="preserve">Состав почв, </w:t>
      </w:r>
      <w:r w:rsidRPr="00620834">
        <w:rPr>
          <w:rFonts w:ascii="Times New Roman" w:hAnsi="Times New Roman"/>
          <w:color w:val="000000"/>
          <w:w w:val="108"/>
          <w:sz w:val="24"/>
          <w:szCs w:val="24"/>
        </w:rPr>
        <w:t>взаимодействие живого и неживого в почве, образование гумуса. Строение и разнообразие почв. Главные факторы (условия) поч</w:t>
      </w:r>
      <w:r w:rsidRPr="00620834">
        <w:rPr>
          <w:rFonts w:ascii="Times New Roman" w:hAnsi="Times New Roman"/>
          <w:color w:val="000000"/>
          <w:w w:val="108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1"/>
          <w:w w:val="108"/>
          <w:sz w:val="24"/>
          <w:szCs w:val="24"/>
        </w:rPr>
        <w:t xml:space="preserve">вообразования, основные зональные типы почв. Плодородие </w:t>
      </w:r>
      <w:r w:rsidRPr="00620834">
        <w:rPr>
          <w:rFonts w:ascii="Times New Roman" w:hAnsi="Times New Roman"/>
          <w:color w:val="000000"/>
          <w:w w:val="108"/>
          <w:sz w:val="24"/>
          <w:szCs w:val="24"/>
        </w:rPr>
        <w:t>почв, пути его повышения. Роль человека и его хозяйственной деятельности в сохранении и улучшении почв.</w:t>
      </w:r>
    </w:p>
    <w:p w:rsidR="00A93A2B" w:rsidRPr="00620834" w:rsidRDefault="00A93A2B" w:rsidP="008C2AB6">
      <w:pPr>
        <w:shd w:val="clear" w:color="auto" w:fill="FFFFFF"/>
        <w:spacing w:after="0"/>
        <w:ind w:left="72" w:right="34" w:firstLine="278"/>
        <w:jc w:val="both"/>
        <w:rPr>
          <w:rFonts w:ascii="Times New Roman" w:hAnsi="Times New Roman"/>
          <w:color w:val="000000"/>
          <w:w w:val="109"/>
          <w:sz w:val="24"/>
          <w:szCs w:val="24"/>
        </w:rPr>
      </w:pPr>
      <w:r w:rsidRPr="00620834">
        <w:rPr>
          <w:rFonts w:ascii="Times New Roman" w:hAnsi="Times New Roman"/>
          <w:b/>
          <w:bCs/>
          <w:i/>
          <w:iCs/>
          <w:color w:val="000000"/>
          <w:w w:val="114"/>
          <w:sz w:val="24"/>
          <w:szCs w:val="24"/>
        </w:rPr>
        <w:t xml:space="preserve">Географическая оболочка Земли. </w:t>
      </w:r>
      <w:r w:rsidRPr="00620834">
        <w:rPr>
          <w:rFonts w:ascii="Times New Roman" w:hAnsi="Times New Roman"/>
          <w:color w:val="000000"/>
          <w:w w:val="114"/>
          <w:sz w:val="24"/>
          <w:szCs w:val="24"/>
        </w:rPr>
        <w:t>Строение, свойства и за</w:t>
      </w:r>
      <w:r w:rsidRPr="00620834">
        <w:rPr>
          <w:rFonts w:ascii="Times New Roman" w:hAnsi="Times New Roman"/>
          <w:color w:val="000000"/>
          <w:w w:val="114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t>кономерности географической оболочки, взаимосвязи между её составными частями. Территориальные комплексы: природные, природно-антропогенные. Географическая оболочка — крупней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ший природный комплекс Земли. Широтная зональность и вы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сотная поясность. Природные зоны Земли. Особенности взаимо</w:t>
      </w:r>
      <w:r w:rsidRPr="00620834">
        <w:rPr>
          <w:rFonts w:ascii="Times New Roman" w:hAnsi="Times New Roman"/>
          <w:color w:val="000000"/>
          <w:w w:val="109"/>
          <w:sz w:val="24"/>
          <w:szCs w:val="24"/>
        </w:rPr>
        <w:softHyphen/>
        <w:t>действия компонентов природы и хозяйственной деятельности человека в разных природных зонах. Географическая оболочка как окружающая человека среда.</w:t>
      </w:r>
    </w:p>
    <w:p w:rsidR="00A93A2B" w:rsidRPr="00620834" w:rsidRDefault="00A93A2B" w:rsidP="008C2AB6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-1"/>
          <w:w w:val="110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firstLine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 xml:space="preserve">Предлагаемые авторами УМК разработки практических работ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в Тетради-практикуме совмещают несколько видов последова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softHyphen/>
        <w:t xml:space="preserve">тельно выстроенных учебных действий. Эти учебные действия </w:t>
      </w:r>
      <w:r w:rsidRPr="00620834">
        <w:rPr>
          <w:rFonts w:ascii="Times New Roman" w:hAnsi="Times New Roman"/>
          <w:color w:val="000000"/>
          <w:spacing w:val="-4"/>
          <w:w w:val="110"/>
          <w:sz w:val="24"/>
          <w:szCs w:val="24"/>
        </w:rPr>
        <w:t xml:space="preserve">сформулированы в поурочном  тематическом    планировании </w:t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 xml:space="preserve">в графе «Характеристика основных видов деятельности ученика» 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 xml:space="preserve">на уровне учебных действий). В связи с этим учитель может </w:t>
      </w:r>
      <w:r w:rsidRPr="00620834">
        <w:rPr>
          <w:rFonts w:ascii="Times New Roman" w:hAnsi="Times New Roman"/>
          <w:color w:val="000000"/>
          <w:spacing w:val="-1"/>
          <w:w w:val="110"/>
          <w:sz w:val="24"/>
          <w:szCs w:val="24"/>
        </w:rPr>
        <w:t>не полностью выполнять практическую работу, а выбрать из неё к</w:t>
      </w:r>
      <w:r w:rsidRPr="00620834">
        <w:rPr>
          <w:rFonts w:ascii="Times New Roman" w:hAnsi="Times New Roman"/>
          <w:color w:val="000000"/>
          <w:w w:val="110"/>
          <w:sz w:val="24"/>
          <w:szCs w:val="24"/>
        </w:rPr>
        <w:t>акой-либо фрагмент или отрабатывать соответствующие учебные действия на ином материале. Практическая работа может выполняться также на итоговом уроке по той или иной теме в к</w:t>
      </w:r>
      <w:r w:rsidRPr="00620834">
        <w:rPr>
          <w:rFonts w:ascii="Times New Roman" w:hAnsi="Times New Roman"/>
          <w:color w:val="000000"/>
          <w:spacing w:val="-2"/>
          <w:w w:val="110"/>
          <w:sz w:val="24"/>
          <w:szCs w:val="24"/>
        </w:rPr>
        <w:t>ачестве контрольного мероприятия.</w:t>
      </w: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34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pStyle w:val="ListParagraph"/>
        <w:numPr>
          <w:ilvl w:val="0"/>
          <w:numId w:val="8"/>
        </w:num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color w:val="000000"/>
          <w:spacing w:val="-3"/>
          <w:w w:val="112"/>
          <w:sz w:val="24"/>
          <w:szCs w:val="24"/>
        </w:rPr>
        <w:t>ТЕМАТИЧЕСКОЕ ПЛАНИРОВАНИЕ</w:t>
      </w:r>
    </w:p>
    <w:p w:rsidR="00A93A2B" w:rsidRPr="00620834" w:rsidRDefault="00A93A2B" w:rsidP="008C2AB6">
      <w:pPr>
        <w:shd w:val="clear" w:color="auto" w:fill="FFFFFF"/>
        <w:spacing w:after="0"/>
        <w:ind w:left="130" w:firstLine="259"/>
        <w:jc w:val="center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2"/>
          <w:sz w:val="24"/>
          <w:szCs w:val="24"/>
        </w:rPr>
        <w:t>1 ч в неделю в 5, 6 классах</w:t>
      </w:r>
    </w:p>
    <w:tbl>
      <w:tblPr>
        <w:tblW w:w="0" w:type="auto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88"/>
        <w:gridCol w:w="3969"/>
        <w:gridCol w:w="3649"/>
      </w:tblGrid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3"/>
              </w:rPr>
              <w:t>Темы, входящие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3"/>
              </w:rPr>
              <w:t>в разделы примерной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3"/>
              </w:rPr>
              <w:t>программы</w:t>
            </w:r>
          </w:p>
          <w:p w:rsidR="00A93A2B" w:rsidRPr="00653AA2" w:rsidRDefault="00A93A2B" w:rsidP="00653AA2">
            <w:pPr>
              <w:spacing w:after="0"/>
              <w:ind w:right="7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1"/>
              </w:rPr>
              <w:t>Основное содержание по темам</w:t>
            </w:r>
          </w:p>
          <w:p w:rsidR="00A93A2B" w:rsidRPr="00653AA2" w:rsidRDefault="00A93A2B" w:rsidP="00653AA2">
            <w:pPr>
              <w:spacing w:after="0"/>
              <w:ind w:right="72"/>
              <w:jc w:val="center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</w:rPr>
              <w:br w:type="column"/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3"/>
              </w:rPr>
              <w:t>Характеристика основных видов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34" w:firstLine="384"/>
              <w:jc w:val="center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3"/>
              </w:rPr>
              <w:t>деятельности ученика (на уровне учебных действий)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2784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1"/>
              </w:rPr>
              <w:t>ГЕОГРАФИЯ. ПЛАНЕТА ЗЕМЛЯ. 5 класс (35 ч)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53AA2">
              <w:rPr>
                <w:rFonts w:ascii="Times New Roman" w:hAnsi="Times New Roman"/>
                <w:b/>
                <w:i/>
                <w:color w:val="000000"/>
              </w:rPr>
              <w:t>Введение (2 ч)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13"/>
              </w:rPr>
              <w:t xml:space="preserve">Развитие    географических </w:t>
            </w:r>
            <w:r w:rsidRPr="00653AA2">
              <w:rPr>
                <w:rFonts w:ascii="Times New Roman" w:hAnsi="Times New Roman"/>
                <w:color w:val="000000"/>
                <w:w w:val="113"/>
              </w:rPr>
              <w:t>знаний о Земле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4"/>
              </w:rPr>
              <w:t>Урок  1. География: древняя и совре</w:t>
            </w:r>
            <w:r w:rsidRPr="00653AA2">
              <w:rPr>
                <w:rFonts w:ascii="Times New Roman" w:hAnsi="Times New Roman"/>
                <w:b/>
                <w:color w:val="000000"/>
                <w:w w:val="114"/>
              </w:rPr>
              <w:softHyphen/>
              <w:t>менная наука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0"/>
              <w:jc w:val="both"/>
              <w:rPr>
                <w:rFonts w:ascii="Times New Roman" w:hAnsi="Times New Roman"/>
                <w:color w:val="000000"/>
                <w:spacing w:val="-6"/>
                <w:w w:val="114"/>
              </w:rPr>
            </w:pPr>
            <w:r w:rsidRPr="00653AA2">
              <w:rPr>
                <w:rFonts w:ascii="Times New Roman" w:hAnsi="Times New Roman"/>
                <w:color w:val="000000"/>
                <w:spacing w:val="-7"/>
                <w:w w:val="114"/>
              </w:rPr>
              <w:t>Зарождение науки о Земле. Система гео</w:t>
            </w:r>
            <w:r w:rsidRPr="00653AA2">
              <w:rPr>
                <w:rFonts w:ascii="Times New Roman" w:hAnsi="Times New Roman"/>
                <w:color w:val="000000"/>
                <w:spacing w:val="-7"/>
                <w:w w:val="114"/>
              </w:rPr>
              <w:softHyphen/>
              <w:t>графических наук. Знакомство с учебни</w:t>
            </w:r>
            <w:r w:rsidRPr="00653AA2">
              <w:rPr>
                <w:rFonts w:ascii="Times New Roman" w:hAnsi="Times New Roman"/>
                <w:color w:val="000000"/>
                <w:spacing w:val="-7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4"/>
              </w:rPr>
              <w:t>ком, структурой учебника и особеннос</w:t>
            </w:r>
            <w:r w:rsidRPr="00653AA2">
              <w:rPr>
                <w:rFonts w:ascii="Times New Roman" w:hAnsi="Times New Roman"/>
                <w:color w:val="000000"/>
                <w:spacing w:val="-4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6"/>
                <w:w w:val="114"/>
              </w:rPr>
              <w:t xml:space="preserve">тями используемых компонентов УМК.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4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Учебник, с. 5-9; Ат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t xml:space="preserve">лас; Контурные карты;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4"/>
              </w:rPr>
              <w:t xml:space="preserve">Электронное 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spacing w:val="-1"/>
                <w:w w:val="114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4"/>
              </w:rPr>
              <w:t>Устанавливать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t xml:space="preserve"> этапы развития гео</w:t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графии от отдельных описаний зе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4"/>
              </w:rPr>
              <w:t xml:space="preserve">мель и народов к становлению науки 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 xml:space="preserve">на основе анализа текста учебника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t xml:space="preserve">и иллюстраций.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4"/>
              </w:rPr>
              <w:t>Определять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t xml:space="preserve"> понятие «география»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13"/>
              </w:rPr>
              <w:t xml:space="preserve">Развитие    географических </w:t>
            </w:r>
            <w:r w:rsidRPr="00653AA2">
              <w:rPr>
                <w:rFonts w:ascii="Times New Roman" w:hAnsi="Times New Roman"/>
                <w:color w:val="000000"/>
                <w:w w:val="113"/>
              </w:rPr>
              <w:t>знаний о Земле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15"/>
              </w:rPr>
              <w:t>Урок 2. География в современном мире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t xml:space="preserve">Географические объекты, явления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5"/>
              </w:rPr>
              <w:t>и процессы. Изучение Земли совре</w:t>
            </w:r>
            <w:r w:rsidRPr="00653AA2">
              <w:rPr>
                <w:rFonts w:ascii="Times New Roman" w:hAnsi="Times New Roman"/>
                <w:color w:val="000000"/>
                <w:spacing w:val="-6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5"/>
              </w:rPr>
              <w:t xml:space="preserve">менной географией. Зачем человеку </w:t>
            </w:r>
            <w:r w:rsidRPr="00653AA2">
              <w:rPr>
                <w:rFonts w:ascii="Times New Roman" w:hAnsi="Times New Roman"/>
                <w:color w:val="000000"/>
                <w:w w:val="115"/>
              </w:rPr>
              <w:t>нужна география.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2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t>Учебник, о. 10-11; Ат</w:t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5"/>
              </w:rPr>
              <w:t>лас, с. 2, 22, 28, 32; Электронное при</w:t>
            </w:r>
            <w:r w:rsidRPr="00653AA2">
              <w:rPr>
                <w:rFonts w:ascii="Times New Roman" w:hAnsi="Times New Roman"/>
                <w:color w:val="000000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5"/>
              </w:rPr>
              <w:t>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  <w:color w:val="000000"/>
                <w:spacing w:val="10"/>
                <w:w w:val="115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5"/>
              </w:rPr>
              <w:t>Выявлять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t xml:space="preserve"> особенности изучения Земли географией по сравнению </w:t>
            </w:r>
            <w:r w:rsidRPr="00653AA2">
              <w:rPr>
                <w:rFonts w:ascii="Times New Roman" w:hAnsi="Times New Roman"/>
                <w:color w:val="000000"/>
                <w:spacing w:val="-10"/>
                <w:w w:val="115"/>
              </w:rPr>
              <w:t xml:space="preserve">с другими </w:t>
            </w:r>
            <w:r w:rsidRPr="00653AA2">
              <w:rPr>
                <w:rFonts w:ascii="Times New Roman" w:hAnsi="Times New Roman"/>
                <w:color w:val="000000"/>
                <w:spacing w:val="10"/>
                <w:w w:val="115"/>
              </w:rPr>
              <w:t xml:space="preserve">науками.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5"/>
              </w:rPr>
              <w:t>Устанавливать</w:t>
            </w:r>
            <w:r w:rsidRPr="00653AA2">
              <w:rPr>
                <w:rFonts w:ascii="Times New Roman" w:hAnsi="Times New Roman"/>
                <w:color w:val="000000"/>
                <w:w w:val="115"/>
              </w:rPr>
              <w:t xml:space="preserve"> географические яв</w:t>
            </w:r>
            <w:r w:rsidRPr="00653AA2">
              <w:rPr>
                <w:rFonts w:ascii="Times New Roman" w:hAnsi="Times New Roman"/>
                <w:color w:val="000000"/>
                <w:w w:val="115"/>
              </w:rPr>
              <w:softHyphen/>
              <w:t>ления, влияющие на географичес</w:t>
            </w:r>
            <w:r w:rsidRPr="00653AA2">
              <w:rPr>
                <w:rFonts w:ascii="Times New Roman" w:hAnsi="Times New Roman"/>
                <w:color w:val="000000"/>
                <w:w w:val="115"/>
              </w:rPr>
              <w:softHyphen/>
              <w:t>кие объекты.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5"/>
                <w:w w:val="115"/>
              </w:rPr>
              <w:t>Различать</w:t>
            </w:r>
            <w:r w:rsidRPr="00653AA2">
              <w:rPr>
                <w:rFonts w:ascii="Times New Roman" w:hAnsi="Times New Roman"/>
                <w:color w:val="000000"/>
                <w:spacing w:val="-5"/>
                <w:w w:val="115"/>
              </w:rPr>
              <w:t xml:space="preserve">   природные   и   антропо</w:t>
            </w:r>
            <w:r w:rsidRPr="00653AA2">
              <w:rPr>
                <w:rFonts w:ascii="Times New Roman" w:hAnsi="Times New Roman"/>
                <w:color w:val="000000"/>
                <w:spacing w:val="-5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t>генные географические объекты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pacing w:after="0"/>
              <w:ind w:right="72"/>
              <w:jc w:val="center"/>
              <w:rPr>
                <w:rFonts w:ascii="Times New Roman" w:hAnsi="Times New Roman"/>
                <w:b/>
                <w:i/>
              </w:rPr>
            </w:pPr>
            <w:r w:rsidRPr="00653AA2">
              <w:rPr>
                <w:rFonts w:ascii="Times New Roman" w:hAnsi="Times New Roman"/>
                <w:b/>
                <w:i/>
              </w:rPr>
              <w:t>Развитие географических знаний о Земле (8 ч)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08"/>
              </w:rPr>
              <w:t>Развитие представлений че</w:t>
            </w:r>
            <w:r w:rsidRPr="00653AA2">
              <w:rPr>
                <w:rFonts w:ascii="Times New Roman" w:hAnsi="Times New Roman"/>
                <w:color w:val="000000"/>
                <w:spacing w:val="-1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>ловека о мире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6"/>
              </w:rPr>
              <w:t>Урок 3. География в древности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 w:right="86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4"/>
                <w:w w:val="116"/>
              </w:rPr>
              <w:t>Мир древних цивилизаций. Географи</w:t>
            </w:r>
            <w:r w:rsidRPr="00653AA2">
              <w:rPr>
                <w:rFonts w:ascii="Times New Roman" w:hAnsi="Times New Roman"/>
                <w:color w:val="000000"/>
                <w:spacing w:val="-4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1"/>
                <w:w w:val="116"/>
              </w:rPr>
              <w:t xml:space="preserve">ческие </w:t>
            </w:r>
            <w:r w:rsidRPr="00653AA2">
              <w:rPr>
                <w:rFonts w:ascii="Times New Roman" w:hAnsi="Times New Roman"/>
                <w:color w:val="000000"/>
                <w:spacing w:val="9"/>
                <w:w w:val="116"/>
              </w:rPr>
              <w:t xml:space="preserve">знания </w:t>
            </w:r>
            <w:r w:rsidRPr="00653AA2">
              <w:rPr>
                <w:rFonts w:ascii="Times New Roman" w:hAnsi="Times New Roman"/>
                <w:color w:val="000000"/>
                <w:spacing w:val="-11"/>
                <w:w w:val="116"/>
              </w:rPr>
              <w:t xml:space="preserve">на Древнем Востоке.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6"/>
              </w:rPr>
              <w:t xml:space="preserve">Древний Египет, Древний Китай 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>и Древняя Индия.</w:t>
            </w:r>
          </w:p>
          <w:p w:rsidR="00A93A2B" w:rsidRPr="00653AA2" w:rsidRDefault="00A93A2B" w:rsidP="00653AA2">
            <w:pPr>
              <w:spacing w:after="0"/>
              <w:ind w:right="72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2"/>
                <w:w w:val="116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6"/>
              </w:rPr>
              <w:t>Учебник, с. 14-15;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>Атлас, с. 12-13; Электронное прило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softHyphen/>
              <w:t>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4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4"/>
              </w:rPr>
              <w:t>Показывать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 xml:space="preserve"> по картам территории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4"/>
              </w:rPr>
              <w:t xml:space="preserve">древних государств Востока. </w:t>
            </w:r>
            <w:r w:rsidRPr="00653AA2">
              <w:rPr>
                <w:rFonts w:ascii="Times New Roman" w:hAnsi="Times New Roman"/>
                <w:b/>
                <w:color w:val="000000"/>
                <w:spacing w:val="-3"/>
                <w:w w:val="114"/>
              </w:rPr>
              <w:t>Находить</w:t>
            </w:r>
            <w:r w:rsidRPr="00653AA2">
              <w:rPr>
                <w:rFonts w:ascii="Times New Roman" w:hAnsi="Times New Roman"/>
                <w:color w:val="000000"/>
                <w:spacing w:val="-3"/>
                <w:w w:val="114"/>
              </w:rPr>
              <w:t xml:space="preserve"> информацию (в Интерне</w:t>
            </w:r>
            <w:r w:rsidRPr="00653AA2">
              <w:rPr>
                <w:rFonts w:ascii="Times New Roman" w:hAnsi="Times New Roman"/>
                <w:color w:val="000000"/>
                <w:spacing w:val="-3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те и других источниках) о накоп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t xml:space="preserve">ленных географических знаниях 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в древних государствах Востока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08"/>
              </w:rPr>
              <w:t>Развитие представлений че</w:t>
            </w:r>
            <w:r w:rsidRPr="00653AA2">
              <w:rPr>
                <w:rFonts w:ascii="Times New Roman" w:hAnsi="Times New Roman"/>
                <w:color w:val="000000"/>
                <w:spacing w:val="-1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>ловека о мире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6"/>
                <w:w w:val="117"/>
              </w:rPr>
              <w:t>Урок 4. Географические знания в древ</w:t>
            </w:r>
            <w:r w:rsidRPr="00653AA2">
              <w:rPr>
                <w:rFonts w:ascii="Times New Roman" w:hAnsi="Times New Roman"/>
                <w:b/>
                <w:color w:val="000000"/>
                <w:spacing w:val="-6"/>
                <w:w w:val="117"/>
              </w:rPr>
              <w:softHyphen/>
            </w:r>
            <w:r w:rsidRPr="00653AA2">
              <w:rPr>
                <w:rFonts w:ascii="Times New Roman" w:hAnsi="Times New Roman"/>
                <w:b/>
                <w:color w:val="000000"/>
                <w:spacing w:val="-8"/>
                <w:w w:val="117"/>
              </w:rPr>
              <w:t>ней  Европе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spacing w:val="-2"/>
                <w:w w:val="117"/>
              </w:rPr>
            </w:pPr>
            <w:r w:rsidRPr="00653AA2">
              <w:rPr>
                <w:rFonts w:ascii="Times New Roman" w:hAnsi="Times New Roman"/>
                <w:color w:val="000000"/>
                <w:spacing w:val="-3"/>
                <w:w w:val="117"/>
              </w:rPr>
              <w:t xml:space="preserve">Географические знания и открытия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7"/>
              </w:rPr>
              <w:t xml:space="preserve">в Древней Греции и Древнем Риме.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3"/>
                <w:w w:val="117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7"/>
              </w:rPr>
              <w:t xml:space="preserve">Учебник, с. 16-17;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9"/>
              </w:rPr>
              <w:t xml:space="preserve">Атлас, с. 12-13;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9"/>
              </w:rPr>
              <w:t xml:space="preserve">Электронное </w:t>
            </w:r>
            <w:r w:rsidRPr="00653AA2">
              <w:rPr>
                <w:rFonts w:ascii="Times New Roman" w:hAnsi="Times New Roman"/>
                <w:color w:val="000000"/>
                <w:w w:val="119"/>
              </w:rPr>
              <w:t>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4"/>
              </w:rPr>
              <w:t>Показывать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t xml:space="preserve"> по картам территории древних государств Европы. </w:t>
            </w:r>
            <w:r w:rsidRPr="00653AA2">
              <w:rPr>
                <w:rFonts w:ascii="Times New Roman" w:hAnsi="Times New Roman"/>
                <w:b/>
                <w:color w:val="000000"/>
                <w:spacing w:val="-2"/>
                <w:w w:val="114"/>
              </w:rPr>
              <w:t>Находить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14"/>
              </w:rPr>
              <w:t xml:space="preserve"> информацию (в Интерне</w:t>
            </w:r>
            <w:r w:rsidRPr="00653AA2">
              <w:rPr>
                <w:rFonts w:ascii="Times New Roman" w:hAnsi="Times New Roman"/>
                <w:color w:val="000000"/>
                <w:spacing w:val="-2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те и других источниках) о накоп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t xml:space="preserve">ленных географических знаниях 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в Древней Греции и Древнем Риме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08"/>
              </w:rPr>
              <w:t>Развитие представлений че</w:t>
            </w:r>
            <w:r w:rsidRPr="00653AA2">
              <w:rPr>
                <w:rFonts w:ascii="Times New Roman" w:hAnsi="Times New Roman"/>
                <w:color w:val="000000"/>
                <w:spacing w:val="-1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>ловека о мире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29" w:right="48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4"/>
              </w:rPr>
              <w:t>Урок 5. География в эпоху Средневе</w:t>
            </w:r>
            <w:r w:rsidRPr="00653AA2">
              <w:rPr>
                <w:rFonts w:ascii="Times New Roman" w:hAnsi="Times New Roman"/>
                <w:b/>
                <w:color w:val="000000"/>
                <w:w w:val="114"/>
              </w:rPr>
              <w:softHyphen/>
              <w:t>ковья; Азия, Европа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38" w:right="3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5"/>
                <w:w w:val="114"/>
              </w:rPr>
              <w:t>Арабский Восток. Путешествия арабс</w:t>
            </w:r>
            <w:r w:rsidRPr="00653AA2">
              <w:rPr>
                <w:rFonts w:ascii="Times New Roman" w:hAnsi="Times New Roman"/>
                <w:color w:val="000000"/>
                <w:spacing w:val="-5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8"/>
                <w:w w:val="114"/>
              </w:rPr>
              <w:t>ких мореходов. Освоение Азии. Путеше</w:t>
            </w:r>
            <w:r w:rsidRPr="00653AA2">
              <w:rPr>
                <w:rFonts w:ascii="Times New Roman" w:hAnsi="Times New Roman"/>
                <w:color w:val="000000"/>
                <w:spacing w:val="-8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t>ствие А. Никитина. Состояние геогра</w:t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softHyphen/>
              <w:t xml:space="preserve">фии в Европе. Викинги. Путешествия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4"/>
              </w:rPr>
              <w:t>Марко Поло. Португальские мореплава</w:t>
            </w:r>
            <w:r w:rsidRPr="00653AA2">
              <w:rPr>
                <w:rFonts w:ascii="Times New Roman" w:hAnsi="Times New Roman"/>
                <w:color w:val="000000"/>
                <w:spacing w:val="-6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9"/>
                <w:w w:val="114"/>
              </w:rPr>
              <w:t>тели.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4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Учебник, с. 18-21; Ат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softHyphen/>
              <w:t xml:space="preserve">лас, с. 12-13;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t>Элект</w:t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</w:rPr>
              <w:t>Прослеживать</w:t>
            </w:r>
            <w:r w:rsidRPr="00653AA2">
              <w:rPr>
                <w:rFonts w:ascii="Times New Roman" w:hAnsi="Times New Roman"/>
              </w:rPr>
              <w:t xml:space="preserve"> по картам маршруты путешествий арабских мореходов, А. Никитина, викингов, Марко Поло.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</w:rPr>
              <w:t>Наносить</w:t>
            </w:r>
            <w:r w:rsidRPr="00653AA2">
              <w:rPr>
                <w:rFonts w:ascii="Times New Roman" w:hAnsi="Times New Roman"/>
              </w:rPr>
              <w:t xml:space="preserve"> маршруты путешествий на контурную карту.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</w:rPr>
              <w:t>Находить</w:t>
            </w:r>
            <w:r w:rsidRPr="00653AA2">
              <w:rPr>
                <w:rFonts w:ascii="Times New Roman" w:hAnsi="Times New Roman"/>
              </w:rPr>
              <w:t xml:space="preserve"> информацию (в Интернете и других источниках) и обсуждать значение открытий А. Никитина, путешествий Марко Поло и его книги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4"/>
                <w:w w:val="105"/>
              </w:rPr>
              <w:t>Выдающиеся   географичес</w:t>
            </w:r>
            <w:r w:rsidRPr="00653AA2">
              <w:rPr>
                <w:rFonts w:ascii="Times New Roman" w:hAnsi="Times New Roman"/>
                <w:color w:val="000000"/>
                <w:spacing w:val="-4"/>
                <w:w w:val="105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5"/>
              </w:rPr>
              <w:t>кие открытия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11"/>
              </w:rPr>
              <w:t xml:space="preserve">Урок 6. Открытие Нового Света.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2"/>
                <w:w w:val="111"/>
              </w:rPr>
              <w:t xml:space="preserve">Причины наступления эпохи ВГО. Путешествия Х.Колумба, значение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>открытия Нового Света.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3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5"/>
              </w:rPr>
              <w:t xml:space="preserve">Учебник, с. 22-23;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5"/>
              </w:rPr>
              <w:t xml:space="preserve">атлас, с. 12-13; </w:t>
            </w:r>
            <w:r w:rsidRPr="00653AA2">
              <w:rPr>
                <w:rFonts w:ascii="Times New Roman" w:hAnsi="Times New Roman"/>
                <w:color w:val="000000"/>
                <w:spacing w:val="-12"/>
                <w:w w:val="115"/>
              </w:rPr>
              <w:t>Электронное приложение к учеб</w:t>
            </w:r>
            <w:r w:rsidRPr="00653AA2">
              <w:rPr>
                <w:rFonts w:ascii="Times New Roman" w:hAnsi="Times New Roman"/>
                <w:color w:val="000000"/>
                <w:spacing w:val="-12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5"/>
                <w:w w:val="115"/>
              </w:rPr>
              <w:t>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</w:rPr>
              <w:t xml:space="preserve">Прослеживать </w:t>
            </w:r>
            <w:r w:rsidRPr="00653AA2">
              <w:rPr>
                <w:rFonts w:ascii="Times New Roman" w:hAnsi="Times New Roman"/>
              </w:rPr>
              <w:t>и</w:t>
            </w:r>
            <w:r w:rsidRPr="00653AA2">
              <w:rPr>
                <w:rFonts w:ascii="Times New Roman" w:hAnsi="Times New Roman"/>
                <w:b/>
              </w:rPr>
              <w:t xml:space="preserve"> описывать </w:t>
            </w:r>
            <w:r w:rsidRPr="00653AA2">
              <w:rPr>
                <w:rFonts w:ascii="Times New Roman" w:hAnsi="Times New Roman"/>
              </w:rPr>
              <w:t>по картам маршруты путешествий Х. Колумба.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</w:rPr>
              <w:t xml:space="preserve">Приобретать </w:t>
            </w:r>
            <w:r w:rsidRPr="00653AA2">
              <w:rPr>
                <w:rFonts w:ascii="Times New Roman" w:hAnsi="Times New Roman"/>
              </w:rPr>
              <w:t>навыки подбора, интерпретации и представления информации о последствиях открытия Америки для ее народов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4"/>
                <w:w w:val="105"/>
              </w:rPr>
              <w:t>Выдающиеся   географичес</w:t>
            </w:r>
            <w:r w:rsidRPr="00653AA2">
              <w:rPr>
                <w:rFonts w:ascii="Times New Roman" w:hAnsi="Times New Roman"/>
                <w:color w:val="000000"/>
                <w:spacing w:val="-4"/>
                <w:w w:val="105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5"/>
              </w:rPr>
              <w:t>кие открытия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  <w:color w:val="000000"/>
                <w:spacing w:val="-3"/>
                <w:w w:val="111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11"/>
              </w:rPr>
              <w:t>Урок 7. Эпоха Великих географических открытий.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spacing w:val="-6"/>
                <w:w w:val="115"/>
              </w:rPr>
            </w:pP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 xml:space="preserve">Южный 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>морской путь в Индию. Экспедиция Васко да Гамы. Кругосветные путе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5"/>
              </w:rPr>
              <w:t xml:space="preserve">шествия (Ф.Магеллан, Ф.Дрейк).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5"/>
              </w:rPr>
              <w:t>Значение Великих географических открытий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3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5"/>
              </w:rPr>
              <w:t xml:space="preserve">Учебник, с. 24-25;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5"/>
              </w:rPr>
              <w:t xml:space="preserve">атлас, с. 12-13; </w:t>
            </w:r>
            <w:r w:rsidRPr="00653AA2">
              <w:rPr>
                <w:rFonts w:ascii="Times New Roman" w:hAnsi="Times New Roman"/>
                <w:color w:val="000000"/>
                <w:spacing w:val="-12"/>
                <w:w w:val="115"/>
              </w:rPr>
              <w:t>Электронное приложение к учеб</w:t>
            </w:r>
            <w:r w:rsidRPr="00653AA2">
              <w:rPr>
                <w:rFonts w:ascii="Times New Roman" w:hAnsi="Times New Roman"/>
                <w:color w:val="000000"/>
                <w:spacing w:val="-12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5"/>
                <w:w w:val="115"/>
              </w:rPr>
              <w:t>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7"/>
              </w:rPr>
              <w:t>Прослеживать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 и </w:t>
            </w:r>
            <w:r w:rsidRPr="00653AA2">
              <w:rPr>
                <w:rFonts w:ascii="Times New Roman" w:hAnsi="Times New Roman"/>
                <w:b/>
                <w:color w:val="000000"/>
                <w:w w:val="107"/>
              </w:rPr>
              <w:t>описывать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 по кар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  <w:t>там маршруты путешествий в раз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07"/>
              </w:rPr>
              <w:t xml:space="preserve">ных районах Мирового океана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и на континентах.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07"/>
              </w:rPr>
              <w:t>Наносить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 xml:space="preserve"> маршруты путешествий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на контурную карту. Находить информацию (в Интерне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  <w:t>те и других источниках) о путеше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  <w:t xml:space="preserve">ственниках и путешествиях эпохи Великих географических открытий. </w:t>
            </w:r>
            <w:r w:rsidRPr="00653AA2">
              <w:rPr>
                <w:rFonts w:ascii="Times New Roman" w:hAnsi="Times New Roman"/>
                <w:b/>
                <w:color w:val="000000"/>
                <w:w w:val="107"/>
              </w:rPr>
              <w:t>Обсуждать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 значение открытия Но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  <w:t xml:space="preserve">вого Света и всей эпохи Великих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>географических открытий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4"/>
                <w:w w:val="105"/>
              </w:rPr>
              <w:t>Выдающиеся   географичес</w:t>
            </w:r>
            <w:r w:rsidRPr="00653AA2">
              <w:rPr>
                <w:rFonts w:ascii="Times New Roman" w:hAnsi="Times New Roman"/>
                <w:color w:val="000000"/>
                <w:spacing w:val="-4"/>
                <w:w w:val="105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5"/>
              </w:rPr>
              <w:t>кие открытия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9"/>
                <w:w w:val="116"/>
              </w:rPr>
              <w:t>Урок 8. Открытие Австралии и Анта</w:t>
            </w:r>
            <w:r w:rsidRPr="00653AA2">
              <w:rPr>
                <w:rFonts w:ascii="Times New Roman" w:hAnsi="Times New Roman"/>
                <w:b/>
                <w:color w:val="000000"/>
                <w:spacing w:val="-9"/>
                <w:w w:val="116"/>
              </w:rPr>
              <w:softHyphen/>
            </w:r>
            <w:r w:rsidRPr="00653AA2">
              <w:rPr>
                <w:rFonts w:ascii="Times New Roman" w:hAnsi="Times New Roman"/>
                <w:b/>
                <w:color w:val="000000"/>
                <w:spacing w:val="-13"/>
                <w:w w:val="116"/>
              </w:rPr>
              <w:t>рктиды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9"/>
                <w:w w:val="116"/>
              </w:rPr>
            </w:pPr>
            <w:r w:rsidRPr="00653AA2">
              <w:rPr>
                <w:rFonts w:ascii="Times New Roman" w:hAnsi="Times New Roman"/>
                <w:color w:val="000000"/>
                <w:spacing w:val="-6"/>
                <w:w w:val="116"/>
              </w:rPr>
              <w:t>Открытие и исследования Австралии (А. Тасман, Дж. Кук). Открытие и исс</w:t>
            </w:r>
            <w:r w:rsidRPr="00653AA2">
              <w:rPr>
                <w:rFonts w:ascii="Times New Roman" w:hAnsi="Times New Roman"/>
                <w:color w:val="000000"/>
                <w:spacing w:val="-8"/>
                <w:w w:val="116"/>
              </w:rPr>
              <w:t>ледования Антарктиды (Ф.Ф. Белли</w:t>
            </w:r>
            <w:r w:rsidRPr="00653AA2">
              <w:rPr>
                <w:rFonts w:ascii="Times New Roman" w:hAnsi="Times New Roman"/>
                <w:color w:val="000000"/>
                <w:spacing w:val="-8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6"/>
              </w:rPr>
              <w:t>нсгаузен, М.П. Лазарев). Первое рус</w:t>
            </w:r>
            <w:r w:rsidRPr="00653AA2">
              <w:rPr>
                <w:rFonts w:ascii="Times New Roman" w:hAnsi="Times New Roman"/>
                <w:color w:val="000000"/>
                <w:spacing w:val="-9"/>
                <w:w w:val="116"/>
              </w:rPr>
              <w:t xml:space="preserve">ское кругосветное путешествие.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" w:right="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2"/>
                <w:w w:val="111"/>
              </w:rPr>
              <w:t xml:space="preserve">Практическая работа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1"/>
              </w:rPr>
              <w:t>по составле</w:t>
            </w:r>
            <w:r w:rsidRPr="00653AA2">
              <w:rPr>
                <w:rFonts w:ascii="Times New Roman" w:hAnsi="Times New Roman"/>
                <w:color w:val="000000"/>
                <w:spacing w:val="-2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1"/>
              </w:rPr>
              <w:t>нию презентации о великих путешест</w:t>
            </w:r>
            <w:r w:rsidRPr="00653AA2">
              <w:rPr>
                <w:rFonts w:ascii="Times New Roman" w:hAnsi="Times New Roman"/>
                <w:color w:val="000000"/>
                <w:spacing w:val="-4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>венниках.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7"/>
                <w:w w:val="116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6"/>
              </w:rPr>
              <w:t>Учебник, с. 26-27; а</w:t>
            </w:r>
            <w:r w:rsidRPr="00653AA2">
              <w:rPr>
                <w:rFonts w:ascii="Times New Roman" w:hAnsi="Times New Roman"/>
                <w:color w:val="000000"/>
                <w:spacing w:val="-6"/>
                <w:w w:val="116"/>
              </w:rPr>
              <w:t>тлас, с.12-13;</w:t>
            </w:r>
            <w:r w:rsidRPr="00653AA2">
              <w:rPr>
                <w:rFonts w:ascii="Times New Roman" w:hAnsi="Times New Roman"/>
                <w:color w:val="000000"/>
                <w:spacing w:val="-7"/>
                <w:w w:val="116"/>
              </w:rPr>
              <w:t xml:space="preserve"> 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rPr>
                <w:rFonts w:ascii="Times New Roman" w:hAnsi="Times New Roman"/>
                <w:color w:val="000000"/>
                <w:spacing w:val="-13"/>
                <w:w w:val="111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6"/>
                <w:w w:val="111"/>
              </w:rPr>
              <w:t>Прослеживать</w:t>
            </w:r>
            <w:r w:rsidRPr="00653AA2">
              <w:rPr>
                <w:rFonts w:ascii="Times New Roman" w:hAnsi="Times New Roman"/>
                <w:color w:val="000000"/>
                <w:spacing w:val="-6"/>
                <w:w w:val="111"/>
              </w:rPr>
              <w:t xml:space="preserve"> по картам маршруты </w:t>
            </w:r>
            <w:r w:rsidRPr="00653AA2">
              <w:rPr>
                <w:rFonts w:ascii="Times New Roman" w:hAnsi="Times New Roman"/>
                <w:color w:val="000000"/>
                <w:spacing w:val="-8"/>
                <w:w w:val="111"/>
              </w:rPr>
              <w:t>путешествий Дж. Кука, Ф.Ф. Белли</w:t>
            </w:r>
            <w:r w:rsidRPr="00653AA2">
              <w:rPr>
                <w:rFonts w:ascii="Times New Roman" w:hAnsi="Times New Roman"/>
                <w:color w:val="000000"/>
                <w:spacing w:val="-8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1"/>
              </w:rPr>
              <w:t xml:space="preserve">нсгаузена      и      М.П.      Лазарева,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1"/>
              </w:rPr>
              <w:t>И.Ф. Крузенштерна и Ю.Ф Лисянс</w:t>
            </w:r>
            <w:r w:rsidRPr="00653AA2">
              <w:rPr>
                <w:rFonts w:ascii="Times New Roman" w:hAnsi="Times New Roman"/>
                <w:color w:val="000000"/>
                <w:spacing w:val="-6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3"/>
                <w:w w:val="111"/>
              </w:rPr>
              <w:t xml:space="preserve">кого.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7"/>
                <w:w w:val="111"/>
              </w:rPr>
              <w:t>Наносить</w:t>
            </w:r>
            <w:r w:rsidRPr="00653AA2">
              <w:rPr>
                <w:rFonts w:ascii="Times New Roman" w:hAnsi="Times New Roman"/>
                <w:color w:val="000000"/>
                <w:spacing w:val="-7"/>
                <w:w w:val="111"/>
              </w:rPr>
              <w:t xml:space="preserve"> маршруты путешествий на</w:t>
            </w:r>
            <w:r w:rsidRPr="00653AA2">
              <w:rPr>
                <w:rFonts w:ascii="Times New Roman" w:hAnsi="Times New Roman"/>
                <w:color w:val="000000"/>
                <w:spacing w:val="-8"/>
                <w:w w:val="111"/>
              </w:rPr>
              <w:t>контурную карту.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3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7"/>
                <w:w w:val="111"/>
              </w:rPr>
              <w:t>Находить</w:t>
            </w:r>
            <w:r w:rsidRPr="00653AA2">
              <w:rPr>
                <w:rFonts w:ascii="Times New Roman" w:hAnsi="Times New Roman"/>
                <w:color w:val="000000"/>
                <w:spacing w:val="-7"/>
                <w:w w:val="111"/>
              </w:rPr>
              <w:t xml:space="preserve"> информацию (в Интернете 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и других источниках) и обсуждать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>значение первого российского кру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8"/>
                <w:w w:val="111"/>
              </w:rPr>
              <w:t>госветного плавания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4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color w:val="000000"/>
                <w:w w:val="106"/>
              </w:rPr>
              <w:t>Развитие географических знаний о Земле. Географи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06"/>
              </w:rPr>
              <w:t>ческие методы изучения окружающей среды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62" w:right="53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6"/>
                <w:w w:val="116"/>
              </w:rPr>
              <w:t xml:space="preserve">Урок 9. Современные географические </w:t>
            </w:r>
            <w:r w:rsidRPr="00653AA2">
              <w:rPr>
                <w:rFonts w:ascii="Times New Roman" w:hAnsi="Times New Roman"/>
                <w:b/>
                <w:color w:val="000000"/>
                <w:spacing w:val="-10"/>
                <w:w w:val="116"/>
              </w:rPr>
              <w:t xml:space="preserve">исследования. Обобщение по теме </w:t>
            </w:r>
            <w:r w:rsidRPr="00653AA2">
              <w:rPr>
                <w:rFonts w:ascii="Times New Roman" w:hAnsi="Times New Roman"/>
                <w:b/>
                <w:color w:val="000000"/>
                <w:spacing w:val="-5"/>
                <w:w w:val="116"/>
              </w:rPr>
              <w:t xml:space="preserve">«Развитие географических знаний </w:t>
            </w:r>
            <w:r w:rsidRPr="00653AA2">
              <w:rPr>
                <w:rFonts w:ascii="Times New Roman" w:hAnsi="Times New Roman"/>
                <w:b/>
                <w:color w:val="000000"/>
                <w:spacing w:val="-8"/>
                <w:w w:val="116"/>
              </w:rPr>
              <w:t>о Земле»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91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7"/>
                <w:w w:val="116"/>
              </w:rPr>
              <w:t>Исследования полярных областей Земли. Исследования океанов, труд</w:t>
            </w:r>
            <w:r w:rsidRPr="00653AA2">
              <w:rPr>
                <w:rFonts w:ascii="Times New Roman" w:hAnsi="Times New Roman"/>
                <w:color w:val="000000"/>
                <w:spacing w:val="-7"/>
                <w:w w:val="116"/>
              </w:rPr>
              <w:softHyphen/>
              <w:t>нодоступных территорий суши, верх</w:t>
            </w:r>
            <w:r w:rsidRPr="00653AA2">
              <w:rPr>
                <w:rFonts w:ascii="Times New Roman" w:hAnsi="Times New Roman"/>
                <w:color w:val="000000"/>
                <w:spacing w:val="-7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8"/>
                <w:w w:val="116"/>
              </w:rPr>
              <w:t xml:space="preserve">них слоев атмосферы. </w:t>
            </w:r>
            <w:r w:rsidRPr="00653AA2">
              <w:rPr>
                <w:rFonts w:ascii="Times New Roman" w:hAnsi="Times New Roman"/>
                <w:i/>
                <w:iCs/>
                <w:color w:val="000000"/>
                <w:spacing w:val="-7"/>
                <w:w w:val="116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6"/>
              </w:rPr>
              <w:t xml:space="preserve">Учебник, с. 28-30; 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 xml:space="preserve">Атлас, с. 12-13, 2-3, 22-23, 28-29,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6"/>
              </w:rPr>
              <w:t xml:space="preserve">32-35; </w:t>
            </w:r>
            <w:r w:rsidRPr="00653AA2">
              <w:rPr>
                <w:rFonts w:ascii="Times New Roman" w:hAnsi="Times New Roman"/>
                <w:color w:val="000000"/>
                <w:spacing w:val="-8"/>
                <w:w w:val="116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</w:rPr>
              <w:t>Находить на иллюстрациях (среди электронных моделей) и описывать способы современных географических исследований и применяемые приборы и инструменты.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</w:rPr>
              <w:t>Возможно несколько вариантов проведения обобщения по теме «Развитие географических знаний о Земле» (по выбору учителя):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</w:rPr>
              <w:t>- подготовленное обсуждение проблем, предлагаемых в рубрике «Подведем итоги», учебник, с.30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</w:rPr>
              <w:t>-выполнение вариантов контрольной работы в тетради экзаменаторе, с.4-13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pacing w:after="0"/>
              <w:ind w:right="72"/>
              <w:jc w:val="center"/>
              <w:rPr>
                <w:rFonts w:ascii="Times New Roman" w:hAnsi="Times New Roman"/>
                <w:b/>
                <w:i/>
              </w:rPr>
            </w:pPr>
            <w:r w:rsidRPr="00653AA2">
              <w:rPr>
                <w:rFonts w:ascii="Times New Roman" w:hAnsi="Times New Roman"/>
                <w:b/>
                <w:i/>
              </w:rPr>
              <w:t>Изображения земной поверхности и их использование (12 ч)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</w:rPr>
              <w:t>Источники географической информации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365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9"/>
              </w:rPr>
              <w:t>Урок 10. Изображения земной пове</w:t>
            </w:r>
            <w:r w:rsidRPr="00653AA2">
              <w:rPr>
                <w:rFonts w:ascii="Times New Roman" w:hAnsi="Times New Roman"/>
                <w:b/>
                <w:color w:val="000000"/>
                <w:spacing w:val="-3"/>
                <w:w w:val="109"/>
              </w:rPr>
              <w:t>рхности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Cs/>
                <w:color w:val="000000"/>
                <w:spacing w:val="-2"/>
                <w:w w:val="117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17"/>
              </w:rPr>
              <w:t>Наука о создании карт. Глобус как объемная модель Земли. План и кар</w:t>
            </w:r>
            <w:r w:rsidRPr="00653AA2">
              <w:rPr>
                <w:rFonts w:ascii="Times New Roman" w:hAnsi="Times New Roman"/>
                <w:bCs/>
                <w:color w:val="000000"/>
                <w:w w:val="117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7"/>
              </w:rPr>
              <w:t xml:space="preserve">та. Атласы. Аэрокосмические снимки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7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7"/>
              </w:rPr>
              <w:t>Учебник, с. 32-33-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7"/>
              </w:rPr>
              <w:t xml:space="preserve">Атлас; </w:t>
            </w:r>
            <w:r w:rsidRPr="00653AA2">
              <w:rPr>
                <w:rFonts w:ascii="Times New Roman" w:hAnsi="Times New Roman"/>
                <w:bCs/>
                <w:color w:val="000000"/>
                <w:w w:val="117"/>
              </w:rPr>
              <w:t xml:space="preserve">электронное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7"/>
              </w:rPr>
              <w:t>приложение к учебнику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43"/>
              <w:jc w:val="both"/>
              <w:rPr>
                <w:rFonts w:ascii="Times New Roman" w:hAnsi="Times New Roman"/>
                <w:color w:val="000000"/>
                <w:spacing w:val="-2"/>
                <w:w w:val="115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5"/>
              </w:rPr>
              <w:t>Распознавать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t xml:space="preserve"> различные виды изображения земной поверхности: карту, план, глобус, атлас, аэрофотоснимок.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43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5"/>
              </w:rPr>
              <w:t xml:space="preserve">Сравнивать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t>планы и карты с аэро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t>фотоснимками и фотографиями од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t>ной местности.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4" w:right="6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15"/>
              </w:rPr>
              <w:t xml:space="preserve">Находить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t>на аэрофотоснимках лег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t>ко распознаваемые и нераспознава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5"/>
              </w:rPr>
              <w:t xml:space="preserve">емые географические объекты. </w:t>
            </w:r>
            <w:r w:rsidRPr="00653AA2">
              <w:rPr>
                <w:rFonts w:ascii="Times New Roman" w:hAnsi="Times New Roman"/>
                <w:b/>
                <w:color w:val="000000"/>
                <w:w w:val="115"/>
              </w:rPr>
              <w:t xml:space="preserve">Анализировать </w:t>
            </w:r>
            <w:r w:rsidRPr="00653AA2">
              <w:rPr>
                <w:rFonts w:ascii="Times New Roman" w:hAnsi="Times New Roman"/>
                <w:bCs/>
                <w:color w:val="000000"/>
                <w:w w:val="115"/>
              </w:rPr>
              <w:t xml:space="preserve">атлас и различать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t xml:space="preserve">его карты по охвату территории </w:t>
            </w:r>
            <w:r w:rsidRPr="00653AA2">
              <w:rPr>
                <w:rFonts w:ascii="Times New Roman" w:hAnsi="Times New Roman"/>
                <w:bCs/>
                <w:color w:val="000000"/>
                <w:w w:val="115"/>
              </w:rPr>
              <w:t>и тематике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>Масштаб и его виды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pacing w:after="0"/>
              <w:ind w:right="74"/>
              <w:jc w:val="both"/>
              <w:rPr>
                <w:rFonts w:ascii="Times New Roman" w:hAnsi="Times New Roman"/>
                <w:color w:val="000000"/>
                <w:spacing w:val="-5"/>
                <w:w w:val="116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16"/>
              </w:rPr>
              <w:t xml:space="preserve">Урок 11. </w:t>
            </w:r>
            <w:r w:rsidRPr="00653AA2">
              <w:rPr>
                <w:rFonts w:ascii="Times New Roman" w:hAnsi="Times New Roman"/>
                <w:b/>
                <w:color w:val="000000"/>
                <w:spacing w:val="-5"/>
                <w:w w:val="116"/>
              </w:rPr>
              <w:t>Масштаб</w:t>
            </w:r>
          </w:p>
          <w:p w:rsidR="00A93A2B" w:rsidRPr="00653AA2" w:rsidRDefault="00A93A2B" w:rsidP="00653AA2">
            <w:pPr>
              <w:spacing w:after="0"/>
              <w:ind w:right="74"/>
              <w:jc w:val="both"/>
              <w:rPr>
                <w:rFonts w:ascii="Times New Roman" w:hAnsi="Times New Roman"/>
                <w:bCs/>
                <w:color w:val="000000"/>
                <w:spacing w:val="-3"/>
                <w:w w:val="116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>Что показывает масштаб. Виды запи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6"/>
              </w:rPr>
              <w:t>си  масштаба  (численный,   именован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 xml:space="preserve">ный, линейный). Линейный масштаб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6"/>
              </w:rPr>
              <w:t xml:space="preserve">и    его    использование.    Определение 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>с помощью линейного масштаба рас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6"/>
              </w:rPr>
              <w:t xml:space="preserve">стояний. Детальность    изображения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6"/>
              </w:rPr>
              <w:t xml:space="preserve">местности от масштаба. </w:t>
            </w:r>
          </w:p>
          <w:p w:rsidR="00A93A2B" w:rsidRPr="00653AA2" w:rsidRDefault="00A93A2B" w:rsidP="00653AA2">
            <w:pPr>
              <w:spacing w:after="0"/>
              <w:ind w:right="7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2"/>
                <w:w w:val="116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6"/>
              </w:rPr>
              <w:t>учебник, с. 34-35; ат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6"/>
              </w:rPr>
              <w:t>лас с. 2-3; контурные карты, с. 3 (№1);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  <w:vertAlign w:val="subscript"/>
              </w:rPr>
              <w:t xml:space="preserve"> 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130"/>
              <w:jc w:val="both"/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5"/>
              </w:rPr>
              <w:t xml:space="preserve">Определять по </w:t>
            </w:r>
            <w:r w:rsidRPr="00653AA2">
              <w:rPr>
                <w:rFonts w:ascii="Times New Roman" w:hAnsi="Times New Roman"/>
                <w:bCs/>
                <w:color w:val="000000"/>
                <w:w w:val="115"/>
              </w:rPr>
              <w:t>топографической карте (или плану местности) рас</w:t>
            </w:r>
            <w:r w:rsidRPr="00653AA2">
              <w:rPr>
                <w:rFonts w:ascii="Times New Roman" w:hAnsi="Times New Roman"/>
                <w:bCs/>
                <w:color w:val="000000"/>
                <w:w w:val="115"/>
              </w:rPr>
              <w:softHyphen/>
              <w:t xml:space="preserve">стояния между географическими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t xml:space="preserve">объектами с помощью линейного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t>и именованного масштаба.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30"/>
              <w:jc w:val="both"/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5"/>
              </w:rPr>
              <w:t xml:space="preserve">Решать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t>практические задачи по пер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5"/>
              </w:rPr>
              <w:t xml:space="preserve">еводу масштаба из численного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t>в именованный и наоборот.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30"/>
              <w:jc w:val="both"/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4"/>
                <w:w w:val="115"/>
              </w:rPr>
              <w:t>Выявлять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t xml:space="preserve"> подробность изображения объектов на карте разных масштабов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</w:rPr>
              <w:t>Условные знаки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48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2"/>
              </w:rPr>
              <w:t xml:space="preserve">Урок 12. </w:t>
            </w:r>
            <w:r w:rsidRPr="00653AA2">
              <w:rPr>
                <w:rFonts w:ascii="Times New Roman" w:hAnsi="Times New Roman"/>
                <w:b/>
                <w:color w:val="000000"/>
                <w:w w:val="102"/>
              </w:rPr>
              <w:t>Условные знаки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 xml:space="preserve">Что такое условные знаки и легенда.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6"/>
              </w:rPr>
              <w:t xml:space="preserve">Виды условных знаков: площадные, 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 xml:space="preserve">точечные, линейные. Пояснительные 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6"/>
              </w:rPr>
              <w:t>подписи.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6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6"/>
              </w:rPr>
              <w:t xml:space="preserve">учебник, с. 36-37; 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 xml:space="preserve">атлас, с. 2-3; контурные карты, с.3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6"/>
              </w:rPr>
              <w:t xml:space="preserve">(№3-5), с. 10-11 (№1,2);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6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  <w:bCs/>
                <w:color w:val="000000"/>
                <w:spacing w:val="-1"/>
                <w:w w:val="114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14"/>
              </w:rPr>
              <w:t xml:space="preserve">Распознавать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4"/>
              </w:rPr>
              <w:t>условные знаки пла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4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4"/>
              </w:rPr>
              <w:t>нов местности и карт.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14"/>
              </w:rPr>
              <w:t xml:space="preserve">Находить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4"/>
              </w:rPr>
              <w:t>на плане местности и то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4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4"/>
              </w:rPr>
              <w:t>пографической     карте     условные знаки  разных  видов,   пояснитель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4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4"/>
              </w:rPr>
              <w:t>ные подписи.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4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8"/>
                <w:w w:val="114"/>
              </w:rPr>
              <w:t xml:space="preserve">Наносить 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4"/>
              </w:rPr>
              <w:t>условные знаки на контур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4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4"/>
              </w:rPr>
              <w:t xml:space="preserve">ную карту и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14"/>
              </w:rPr>
              <w:t>подписывать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4"/>
              </w:rPr>
              <w:t xml:space="preserve"> объекты. </w:t>
            </w:r>
            <w:r w:rsidRPr="00653AA2">
              <w:rPr>
                <w:rFonts w:ascii="Times New Roman" w:hAnsi="Times New Roman"/>
                <w:b/>
                <w:color w:val="000000"/>
                <w:spacing w:val="-5"/>
                <w:w w:val="114"/>
              </w:rPr>
              <w:t xml:space="preserve">Описывать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4"/>
              </w:rPr>
              <w:t>маршрут по топографи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4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4"/>
              </w:rPr>
              <w:t>ческой карте (плану местности) с помощью чтения условных знаков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7"/>
              </w:rPr>
              <w:t>Способы изображения рель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7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7"/>
              </w:rPr>
              <w:t>ефа земной поверхности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14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8"/>
              </w:rPr>
              <w:t xml:space="preserve">Урок 13. </w:t>
            </w:r>
            <w:r w:rsidRPr="00653AA2">
              <w:rPr>
                <w:rFonts w:ascii="Times New Roman" w:hAnsi="Times New Roman"/>
                <w:b/>
                <w:color w:val="000000"/>
                <w:w w:val="108"/>
              </w:rPr>
              <w:t>Способы изображения не</w:t>
            </w:r>
            <w:r w:rsidRPr="00653AA2">
              <w:rPr>
                <w:rFonts w:ascii="Times New Roman" w:hAnsi="Times New Roman"/>
                <w:b/>
                <w:color w:val="000000"/>
                <w:w w:val="108"/>
              </w:rPr>
              <w:softHyphen/>
              <w:t>ровностей земной поверхности.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  <w:bCs/>
                <w:color w:val="000000"/>
                <w:spacing w:val="-5"/>
                <w:w w:val="119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9"/>
              </w:rPr>
              <w:t xml:space="preserve">Абсолютная и относительная высота. 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9"/>
              </w:rPr>
              <w:t>Способы изображения неровностей по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9"/>
              </w:rPr>
              <w:t xml:space="preserve">верхности на планах и картах. Шкала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9"/>
              </w:rPr>
              <w:t>высот и глубин.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color w:val="000000"/>
                <w:spacing w:val="-5"/>
                <w:w w:val="119"/>
              </w:rPr>
              <w:t xml:space="preserve">Практическая работа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9"/>
              </w:rPr>
              <w:t>«Построение профиля рельефа»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6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6"/>
              </w:rPr>
              <w:t xml:space="preserve">учебник, с. 38-39; 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 xml:space="preserve">атлас, с. 2-3, 6-7, 10-11; контурные карты, с.3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6"/>
              </w:rPr>
              <w:t xml:space="preserve">(№2), с. 10-11 (№1,2);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6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1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0"/>
              </w:rPr>
              <w:t xml:space="preserve">Показывать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  <w:t xml:space="preserve">на картах и планах 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местности выпуклые и вогнутые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0"/>
              </w:rPr>
              <w:t>формы рельефа.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  <w:bCs/>
                <w:color w:val="000000"/>
                <w:w w:val="110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0"/>
              </w:rPr>
              <w:t xml:space="preserve">Распознавать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0"/>
              </w:rPr>
              <w:t xml:space="preserve">высоты     (глубины) 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на  физических  картах  с  помощью шкалы высот и глубин.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  <w:bCs/>
                <w:color w:val="000000"/>
                <w:w w:val="110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0"/>
              </w:rPr>
              <w:t xml:space="preserve">Показывать 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>на физических картах глубокие морские впадины, равнины суши, горы и их вершины.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5"/>
                <w:w w:val="110"/>
              </w:rPr>
              <w:t xml:space="preserve">Подписывать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0"/>
              </w:rPr>
              <w:t>на контурной карте са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  <w:t xml:space="preserve">мые     высокие     точки     материков 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с обозначением их высоты и самую глубокую впадину Мирового океана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  <w:t xml:space="preserve">с обозначением её глубины.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0"/>
              </w:rPr>
              <w:t xml:space="preserve">Решать 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>практические задачи по оп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0"/>
              </w:rPr>
              <w:t>ределению абсолютной и относитель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>ной высоты, превышения точек от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  <w:t>носительно друг друга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4"/>
              </w:rPr>
              <w:t>Ориентирование и способы ориентирования   на   местности. Компас. Азимут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7"/>
              </w:rPr>
              <w:t xml:space="preserve">Урок 14. </w:t>
            </w:r>
            <w:r w:rsidRPr="00653AA2">
              <w:rPr>
                <w:rFonts w:ascii="Times New Roman" w:hAnsi="Times New Roman"/>
                <w:b/>
                <w:color w:val="000000"/>
                <w:w w:val="107"/>
              </w:rPr>
              <w:t>Стороны горизонта. Ориен</w:t>
            </w:r>
            <w:r w:rsidRPr="00653AA2">
              <w:rPr>
                <w:rFonts w:ascii="Times New Roman" w:hAnsi="Times New Roman"/>
                <w:b/>
                <w:color w:val="000000"/>
                <w:w w:val="107"/>
              </w:rPr>
              <w:softHyphen/>
            </w:r>
            <w:r w:rsidRPr="00653AA2">
              <w:rPr>
                <w:rFonts w:ascii="Times New Roman" w:hAnsi="Times New Roman"/>
                <w:b/>
                <w:color w:val="000000"/>
                <w:spacing w:val="-2"/>
                <w:w w:val="107"/>
              </w:rPr>
              <w:t>тирование.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spacing w:val="-5"/>
                <w:w w:val="112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2"/>
              </w:rPr>
              <w:t xml:space="preserve">Основные и промежуточные стороны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2"/>
              </w:rPr>
              <w:t>горизонта.   Способы   ориентирования на местности. Компас и стороны гори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2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2"/>
              </w:rPr>
              <w:t>зонта.  Ориентирование компаса   Оп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2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2"/>
              </w:rPr>
              <w:t xml:space="preserve">ределение   направлений   по   компасу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2"/>
              </w:rPr>
              <w:t xml:space="preserve">Понятие  «азимут». Измерение углов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2"/>
              </w:rPr>
              <w:t xml:space="preserve">с помощью транспортира.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4"/>
                <w:w w:val="112"/>
              </w:rPr>
              <w:t>Ресурсы   урока: у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2"/>
              </w:rPr>
              <w:t xml:space="preserve">чебник, с. 40-41;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2"/>
              </w:rPr>
              <w:t>электрон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2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2"/>
              </w:rPr>
              <w:t>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w w:val="107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4"/>
              </w:rPr>
              <w:t>Определять</w:t>
            </w:r>
            <w:r w:rsidRPr="00653AA2">
              <w:rPr>
                <w:rFonts w:ascii="Times New Roman" w:hAnsi="Times New Roman"/>
                <w:color w:val="000000"/>
                <w:w w:val="104"/>
              </w:rPr>
              <w:t xml:space="preserve"> по компасу </w:t>
            </w:r>
            <w:r w:rsidRPr="00653AA2">
              <w:rPr>
                <w:rFonts w:ascii="Times New Roman" w:hAnsi="Times New Roman"/>
                <w:bCs/>
                <w:color w:val="000000"/>
                <w:w w:val="104"/>
              </w:rPr>
              <w:t>направле</w:t>
            </w:r>
            <w:r w:rsidRPr="00653AA2">
              <w:rPr>
                <w:rFonts w:ascii="Times New Roman" w:hAnsi="Times New Roman"/>
                <w:bCs/>
                <w:color w:val="000000"/>
                <w:w w:val="104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7"/>
              </w:rPr>
              <w:t xml:space="preserve">ния на стороны горизонта.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07"/>
              </w:rPr>
              <w:t xml:space="preserve">Определять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7"/>
              </w:rPr>
              <w:t>углы с помощью транс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7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7"/>
              </w:rPr>
              <w:t>портира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2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t>Чтение плана местности. Решение практических за</w:t>
            </w: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6"/>
              </w:rPr>
              <w:t>дач по плану местности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77"/>
              <w:rPr>
                <w:rFonts w:ascii="Times New Roman" w:hAnsi="Times New Roman"/>
                <w:b/>
                <w:color w:val="000000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</w:rPr>
              <w:t xml:space="preserve">Урок 15. </w:t>
            </w:r>
            <w:r w:rsidRPr="00653AA2">
              <w:rPr>
                <w:rFonts w:ascii="Times New Roman" w:hAnsi="Times New Roman"/>
                <w:b/>
                <w:color w:val="000000"/>
              </w:rPr>
              <w:t>Съёмка местности.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77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8"/>
              </w:rPr>
              <w:t>Глазомерная     съёмка.     Определение расстояний  на местности.   Определе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8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t>ние азимутов на местности. Ориенти</w:t>
            </w: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softHyphen/>
              <w:t>рование по плану.  Определение ази</w:t>
            </w: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softHyphen/>
              <w:t>мутов на плане.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 w:right="15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w w:val="110"/>
              </w:rPr>
              <w:t xml:space="preserve">Практическая работа 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>по ориентиро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1"/>
              </w:rPr>
              <w:t xml:space="preserve">ванию и определению азимутов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1"/>
              </w:rPr>
              <w:t xml:space="preserve">на местности и плане. </w:t>
            </w: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1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1"/>
              </w:rPr>
              <w:t>учебник, с 42-43; а</w:t>
            </w:r>
            <w:r w:rsidRPr="00653AA2">
              <w:rPr>
                <w:rFonts w:ascii="Times New Roman" w:hAnsi="Times New Roman"/>
                <w:bCs/>
                <w:color w:val="000000"/>
                <w:w w:val="111"/>
              </w:rPr>
              <w:t xml:space="preserve">тлас с.2-3; 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 xml:space="preserve">практическая работа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t>«Определение на местности направле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>нии и расстояний»; 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</w:rPr>
              <w:t>Ориентироваться</w:t>
            </w:r>
            <w:r w:rsidRPr="00653AA2">
              <w:rPr>
                <w:rFonts w:ascii="Times New Roman" w:hAnsi="Times New Roman"/>
              </w:rPr>
              <w:t xml:space="preserve"> на местности по сторонам горизонта и относительно предметов и объектов.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</w:rPr>
              <w:t>Ориентироваться</w:t>
            </w:r>
            <w:r w:rsidRPr="00653AA2">
              <w:rPr>
                <w:rFonts w:ascii="Times New Roman" w:hAnsi="Times New Roman"/>
              </w:rPr>
              <w:t xml:space="preserve"> по плану местности и на плане (топографической карте).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</w:rPr>
              <w:t>Определять</w:t>
            </w:r>
            <w:r w:rsidRPr="00653AA2">
              <w:rPr>
                <w:rFonts w:ascii="Times New Roman" w:hAnsi="Times New Roman"/>
              </w:rPr>
              <w:t xml:space="preserve"> стороны горизонта на плане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t>Составление  простейшего плана местности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</w:rPr>
              <w:br w:type="column"/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48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</w:rPr>
              <w:t xml:space="preserve">Урок 16. </w:t>
            </w:r>
            <w:r w:rsidRPr="00653AA2">
              <w:rPr>
                <w:rFonts w:ascii="Times New Roman" w:hAnsi="Times New Roman"/>
                <w:b/>
                <w:color w:val="000000"/>
              </w:rPr>
              <w:t>Составление плана местности.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Cs/>
                <w:color w:val="000000"/>
                <w:spacing w:val="-3"/>
                <w:w w:val="112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w w:val="110"/>
              </w:rPr>
              <w:t xml:space="preserve">Практическая работа 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по проведению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2"/>
              </w:rPr>
              <w:t xml:space="preserve">полярной съёмки местности.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2"/>
                <w:w w:val="112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iCs/>
                <w:color w:val="000000"/>
                <w:spacing w:val="-2"/>
                <w:w w:val="112"/>
              </w:rPr>
              <w:t>у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2"/>
              </w:rPr>
              <w:t>чебник, с. 44-45; тет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2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2"/>
              </w:rPr>
              <w:t xml:space="preserve">радь-практикум, с.10-11,14-15, </w:t>
            </w:r>
            <w:r w:rsidRPr="00653AA2">
              <w:rPr>
                <w:rFonts w:ascii="Times New Roman" w:hAnsi="Times New Roman"/>
                <w:bCs/>
                <w:i/>
                <w:color w:val="000000"/>
                <w:w w:val="112"/>
              </w:rPr>
              <w:t xml:space="preserve">практические работы </w:t>
            </w:r>
            <w:r w:rsidRPr="00653AA2">
              <w:rPr>
                <w:rFonts w:ascii="Times New Roman" w:hAnsi="Times New Roman"/>
                <w:bCs/>
                <w:i/>
                <w:color w:val="000000"/>
                <w:spacing w:val="-1"/>
                <w:w w:val="112"/>
              </w:rPr>
              <w:t>«Полярная съёмка местности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2"/>
              </w:rPr>
              <w:t>»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w w:val="111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11"/>
              </w:rPr>
              <w:t xml:space="preserve">Использовать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1"/>
              </w:rPr>
              <w:t xml:space="preserve">оборудование    для </w:t>
            </w:r>
            <w:r w:rsidRPr="00653AA2">
              <w:rPr>
                <w:rFonts w:ascii="Times New Roman" w:hAnsi="Times New Roman"/>
                <w:bCs/>
                <w:color w:val="000000"/>
                <w:w w:val="111"/>
              </w:rPr>
              <w:t>глазомерной съёмки.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5"/>
                <w:w w:val="111"/>
              </w:rPr>
              <w:t xml:space="preserve">Составлять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1"/>
              </w:rPr>
              <w:t>простейший   план  не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1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1"/>
              </w:rPr>
              <w:t>большого участка местности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Отличия карты от плана.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0"/>
              </w:rPr>
              <w:t>Чтение карты, определе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>ние местоположения объ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softHyphen/>
              <w:t xml:space="preserve">ектов, абсолютных высот.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  <w:t>Разнообразие карт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3"/>
              </w:rPr>
              <w:t xml:space="preserve">Урок 17. </w:t>
            </w:r>
            <w:r w:rsidRPr="00653AA2">
              <w:rPr>
                <w:rFonts w:ascii="Times New Roman" w:hAnsi="Times New Roman"/>
                <w:b/>
                <w:color w:val="000000"/>
                <w:w w:val="103"/>
              </w:rPr>
              <w:t>Географические карты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"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14"/>
              </w:rPr>
              <w:t xml:space="preserve">Отличия карты от плана. Виды карт.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4"/>
              </w:rPr>
              <w:t>Способы изображений на картах. Ис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4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4"/>
              </w:rPr>
              <w:t>кажения на картах.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6"/>
                <w:w w:val="114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4"/>
              </w:rPr>
              <w:t>учебник, с. 46-47; ат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4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4"/>
              </w:rPr>
              <w:t xml:space="preserve">лас, с. 6-9, 12-13, 26-27, 29, 33,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4"/>
              </w:rPr>
              <w:t xml:space="preserve">44-45; 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4"/>
              </w:rPr>
              <w:t>электронное при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4"/>
              </w:rPr>
              <w:softHyphen/>
              <w:t>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0"/>
              </w:rPr>
              <w:t xml:space="preserve">Читать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0"/>
              </w:rPr>
              <w:t xml:space="preserve">карты   различных   видов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  <w:t xml:space="preserve">на основе анализа легенды.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w w:val="110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9"/>
                <w:w w:val="110"/>
              </w:rPr>
              <w:t xml:space="preserve">Определять 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0"/>
              </w:rPr>
              <w:t>зависимость    подроб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>ности карты от её масштаба.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w w:val="110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7"/>
                <w:w w:val="110"/>
              </w:rPr>
              <w:t xml:space="preserve">Сопоставлять 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0"/>
              </w:rPr>
              <w:t>карты разного содер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жания, 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10"/>
              </w:rPr>
              <w:t>находить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 на них географи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softHyphen/>
              <w:t>ческие объекты.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6"/>
                <w:w w:val="110"/>
              </w:rPr>
              <w:t xml:space="preserve">Сравнивать 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0"/>
              </w:rPr>
              <w:t>глобус  и  карту  полу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шарий для выявления искажений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0"/>
              </w:rPr>
              <w:t>в изображении объектов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t>Градусная сетка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3"/>
              </w:rPr>
              <w:t xml:space="preserve">Урок 18. </w:t>
            </w:r>
            <w:r w:rsidRPr="00653AA2">
              <w:rPr>
                <w:rFonts w:ascii="Times New Roman" w:hAnsi="Times New Roman"/>
                <w:b/>
                <w:color w:val="000000"/>
                <w:w w:val="103"/>
              </w:rPr>
              <w:t>Параллели и меридианы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spacing w:val="-3"/>
                <w:w w:val="108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t xml:space="preserve">Понятия «параллели» и «меридианы».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8"/>
              </w:rPr>
              <w:t>Экватор и начальный меридиан. Ис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8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t xml:space="preserve">пользование параллелей и меридианов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8"/>
              </w:rPr>
              <w:t xml:space="preserve">для определения координат точек.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w w:val="108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t>учебник, с. 48-49; ат</w:t>
            </w: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softHyphen/>
              <w:t xml:space="preserve">лас, с. 6-7, 10-11; контурные карты, с. 4-5 (№ 1-3); электронное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8"/>
              </w:rPr>
              <w:t>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  <w:bCs/>
                <w:color w:val="000000"/>
                <w:spacing w:val="-2"/>
                <w:w w:val="108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08"/>
              </w:rPr>
              <w:t xml:space="preserve">Сравнивать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8"/>
              </w:rPr>
              <w:t>глобус и карты для вы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8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t xml:space="preserve">явления особенностей изображения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8"/>
              </w:rPr>
              <w:t xml:space="preserve">параллелей и меридианов.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5"/>
                <w:w w:val="108"/>
              </w:rPr>
              <w:t xml:space="preserve">Показывать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08"/>
              </w:rPr>
              <w:t>на глобусе и картах эк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08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8"/>
              </w:rPr>
              <w:t>ватор, параллели, меридианы, на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8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t xml:space="preserve">чальный меридиан, географические 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08"/>
              </w:rPr>
              <w:t>полюсы.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" w:right="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08"/>
              </w:rPr>
              <w:t>Определять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8"/>
              </w:rPr>
              <w:t>п о картам стороны го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8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t xml:space="preserve">ризонта и направления движения, 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08"/>
              </w:rPr>
              <w:t>объяснять</w:t>
            </w: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t xml:space="preserve"> назначение сетки парал</w:t>
            </w: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8"/>
              </w:rPr>
              <w:t>лелей и меридианов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>Градусная сетка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82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6"/>
                <w:w w:val="116"/>
              </w:rPr>
              <w:t>Урок 19. Географические координаты.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29" w:right="10"/>
              <w:jc w:val="both"/>
              <w:rPr>
                <w:rFonts w:ascii="Times New Roman" w:hAnsi="Times New Roman"/>
                <w:bCs/>
                <w:color w:val="000000"/>
                <w:spacing w:val="-9"/>
                <w:w w:val="116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6"/>
              </w:rPr>
              <w:t>Географическая широта и географи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6"/>
              </w:rPr>
              <w:softHyphen/>
              <w:t>ческая долгота, способы их определе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0"/>
                <w:w w:val="116"/>
              </w:rPr>
              <w:t>ния. Измерение расстояний с по</w:t>
            </w:r>
            <w:r w:rsidRPr="00653AA2">
              <w:rPr>
                <w:rFonts w:ascii="Times New Roman" w:hAnsi="Times New Roman"/>
                <w:bCs/>
                <w:color w:val="000000"/>
                <w:spacing w:val="-10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6"/>
              </w:rPr>
              <w:t xml:space="preserve">мощью градусной сетки.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29"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8"/>
                <w:w w:val="116"/>
              </w:rPr>
              <w:t xml:space="preserve">Ресурсы,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6"/>
              </w:rPr>
              <w:t xml:space="preserve">учебник, с. 50-51;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6"/>
              </w:rPr>
              <w:t>атлас, с. 6-7, 10-11; контурные кар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6"/>
              </w:rPr>
              <w:t>ты, с. 4-5 (№ 1, 4-5); элект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6"/>
              </w:rPr>
              <w:t xml:space="preserve">ронное приложение к учебнику, 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3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5"/>
              </w:rPr>
              <w:t>Определять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 xml:space="preserve"> по картам географичес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softHyphen/>
              <w:t>кую широту и географическую дол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5"/>
              </w:rPr>
              <w:t>готу объектов.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  <w:bCs/>
                <w:color w:val="000000"/>
                <w:spacing w:val="-1"/>
                <w:w w:val="105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5"/>
              </w:rPr>
              <w:t>Находить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 xml:space="preserve"> объекты на карте и глобу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5"/>
              </w:rPr>
              <w:t xml:space="preserve">се по географическим координатам.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5"/>
              </w:rPr>
              <w:t>Сравнивать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 xml:space="preserve"> местоположение объек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softHyphen/>
              <w:t>тов с разными географическими ко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5"/>
              </w:rPr>
              <w:t>ординатами.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2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5"/>
              </w:rPr>
              <w:t>Определять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 xml:space="preserve"> расстояния с помощью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5"/>
              </w:rPr>
              <w:t>градусной сетки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8"/>
              </w:rPr>
              <w:t xml:space="preserve">Картографический    метод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8"/>
              </w:rPr>
              <w:t>географии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 w:right="58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</w:rPr>
              <w:t>Урок 20. Географические информаци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</w:rPr>
              <w:softHyphen/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3"/>
                <w:w w:val="106"/>
              </w:rPr>
              <w:t>онные системы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67"/>
              <w:jc w:val="both"/>
              <w:rPr>
                <w:rFonts w:ascii="Times New Roman" w:hAnsi="Times New Roman"/>
                <w:bCs/>
                <w:color w:val="000000"/>
                <w:spacing w:val="-5"/>
                <w:w w:val="106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06"/>
              </w:rPr>
              <w:t>Понятие о ГИС. Возможности современ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06"/>
              </w:rPr>
              <w:softHyphen/>
              <w:t xml:space="preserve">ных ГИС и их практическое применение.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6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w w:val="106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t xml:space="preserve">учебник, с. 52-53. 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29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2"/>
                <w:w w:val="106"/>
              </w:rPr>
              <w:t>Урок 21. Обобщающий урок по теме «Изображения земной поверхности и их использование»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2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w w:val="106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t xml:space="preserve">учебник, с. 54; атлас;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6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4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t>Возможно несколько вариантов проведения обобщающего урока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6"/>
              </w:rPr>
              <w:t>: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34" w:right="1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06"/>
              </w:rPr>
              <w:t>— подготовленное обсуждение проб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0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t>лем, предлагаемых в рубрике «Под</w:t>
            </w: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softHyphen/>
              <w:t>ведём итоги», учебник, с. 56;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4" w:right="2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6"/>
              </w:rPr>
              <w:t>— выполнение вариантов контроль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t>ной работы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6"/>
              </w:rPr>
              <w:t>;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4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t>— выполнение практической рабо</w:t>
            </w: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softHyphen/>
              <w:t>ты «Составление маршрута путешествия»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pacing w:after="0"/>
              <w:ind w:right="72"/>
              <w:jc w:val="center"/>
              <w:rPr>
                <w:rFonts w:ascii="Times New Roman" w:hAnsi="Times New Roman"/>
                <w:b/>
                <w:i/>
              </w:rPr>
            </w:pPr>
            <w:r w:rsidRPr="00653AA2">
              <w:rPr>
                <w:rFonts w:ascii="Times New Roman" w:hAnsi="Times New Roman"/>
                <w:b/>
                <w:i/>
              </w:rPr>
              <w:t>Земля- планета Солнечной системы (5ч)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5"/>
              </w:rPr>
              <w:t>Земля — планета Солнеч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>ной системы. Форма и раз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softHyphen/>
              <w:t>меры Земли, их географи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5"/>
              </w:rPr>
              <w:t>ческие следствия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13"/>
              </w:rPr>
              <w:t>Урок 22. Земля в Солнечной системе.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10"/>
                <w:w w:val="113"/>
              </w:rPr>
              <w:t xml:space="preserve">Состав Солнечной системы. Система </w:t>
            </w:r>
            <w:r w:rsidRPr="00653AA2">
              <w:rPr>
                <w:rFonts w:ascii="Times New Roman" w:hAnsi="Times New Roman"/>
                <w:bCs/>
                <w:color w:val="000000"/>
                <w:spacing w:val="-12"/>
                <w:w w:val="113"/>
              </w:rPr>
              <w:t>«Земля — Луна». Географические след</w:t>
            </w:r>
            <w:r w:rsidRPr="00653AA2">
              <w:rPr>
                <w:rFonts w:ascii="Times New Roman" w:hAnsi="Times New Roman"/>
                <w:bCs/>
                <w:color w:val="000000"/>
                <w:spacing w:val="-12"/>
                <w:w w:val="113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3"/>
              </w:rPr>
              <w:t>ствия формы и размеров Земли. Уни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3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3"/>
              </w:rPr>
              <w:t xml:space="preserve">кальность планеты Земля. </w:t>
            </w: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12"/>
                <w:w w:val="113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12"/>
                <w:w w:val="113"/>
              </w:rPr>
              <w:t xml:space="preserve">учебник, с. </w:t>
            </w:r>
            <w:r w:rsidRPr="00653AA2">
              <w:rPr>
                <w:rFonts w:ascii="Times New Roman" w:hAnsi="Times New Roman"/>
                <w:bCs/>
                <w:color w:val="000000"/>
                <w:spacing w:val="1"/>
                <w:w w:val="113"/>
              </w:rPr>
              <w:t xml:space="preserve">56—57;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3"/>
              </w:rPr>
              <w:t xml:space="preserve">атлас, с. 14-15; </w:t>
            </w:r>
            <w:r w:rsidRPr="00653AA2">
              <w:rPr>
                <w:rFonts w:ascii="Times New Roman" w:hAnsi="Times New Roman"/>
                <w:bCs/>
                <w:color w:val="000000"/>
                <w:spacing w:val="-10"/>
                <w:w w:val="113"/>
              </w:rPr>
              <w:t>электронное приложение к учеб</w:t>
            </w:r>
            <w:r w:rsidRPr="00653AA2">
              <w:rPr>
                <w:rFonts w:ascii="Times New Roman" w:hAnsi="Times New Roman"/>
                <w:bCs/>
                <w:color w:val="000000"/>
                <w:spacing w:val="-10"/>
                <w:w w:val="113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1"/>
                <w:w w:val="113"/>
              </w:rPr>
              <w:t>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4"/>
                <w:w w:val="109"/>
              </w:rPr>
              <w:t>Анализировать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9"/>
              </w:rPr>
              <w:t xml:space="preserve">        иллюстративно- с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9"/>
              </w:rPr>
              <w:t xml:space="preserve">правочный материал и сравнивать 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09"/>
              </w:rPr>
              <w:t>планеты Солнечной системы по раз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0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t>ным параметрам.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38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</w:rPr>
              <w:t>Составлять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9"/>
              </w:rPr>
              <w:t xml:space="preserve">   «космический   адрес» 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>планеты Земля.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48"/>
              <w:rPr>
                <w:rFonts w:ascii="Times New Roman" w:hAnsi="Times New Roman"/>
                <w:bCs/>
                <w:color w:val="000000"/>
                <w:w w:val="109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9"/>
              </w:rPr>
              <w:t>Составлять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 xml:space="preserve"> и 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09"/>
              </w:rPr>
              <w:t>анализировать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 xml:space="preserve"> схему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9"/>
              </w:rPr>
              <w:t>«Географические следствия разме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>ров и формы Земли».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48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1"/>
                <w:w w:val="109"/>
              </w:rPr>
              <w:t>Находить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9"/>
              </w:rPr>
              <w:t xml:space="preserve"> информацию (в Интерне 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 xml:space="preserve">те и других источниках) и 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09"/>
              </w:rPr>
              <w:t>подго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3"/>
                <w:w w:val="109"/>
              </w:rPr>
              <w:t>тавливать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t xml:space="preserve">     сообщение     на     тему 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>«Представления о форме и разме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softHyphen/>
              <w:t>рах Земли в древности»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7"/>
              </w:rPr>
              <w:t>Движения   Земли,   их  гео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7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7"/>
              </w:rPr>
              <w:t>графические следствия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</w:rPr>
              <w:t>Урок 23. Осевое вращение Земли.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1"/>
              <w:jc w:val="both"/>
              <w:rPr>
                <w:rFonts w:ascii="Times New Roman" w:hAnsi="Times New Roman"/>
                <w:bCs/>
                <w:color w:val="000000"/>
                <w:spacing w:val="-1"/>
                <w:w w:val="109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09"/>
              </w:rPr>
              <w:t>Вращение Земли вокруг своей оси. Гео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0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t>графические следствия осевого враще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9"/>
              </w:rPr>
              <w:t>ния. Сутки и часовые пояса.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1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1"/>
                <w:w w:val="109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9"/>
              </w:rPr>
              <w:t>учебник, с. 58-59; ат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 xml:space="preserve">лас, с. 14-17; контурные карты, с. 8-9; электронное приложение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t>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6"/>
              </w:rPr>
              <w:t>Наблюдать</w:t>
            </w: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t xml:space="preserve">   действующую   модель</w:t>
            </w:r>
            <w:r w:rsidRPr="00653AA2">
              <w:rPr>
                <w:rFonts w:ascii="Times New Roman" w:hAnsi="Times New Roman"/>
              </w:rPr>
              <w:t xml:space="preserve"> (т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0"/>
              </w:rPr>
              <w:t xml:space="preserve">еллурий, электронная модель) 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>движений Земли и описывать осо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  <w:t xml:space="preserve">бенности вращения Земли вокруг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0"/>
              </w:rPr>
              <w:t>своей оси.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10"/>
              </w:rPr>
              <w:t>Выявлять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 зависимость продолжи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0"/>
              </w:rPr>
              <w:t>тельности суток от скорости вра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щения Земли вокруг своей оси. 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10"/>
              </w:rPr>
              <w:t>Решать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 познавательные и практи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softHyphen/>
              <w:t>ческие задачи на определение раз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softHyphen/>
              <w:t xml:space="preserve">ницы во времени часовых поясов. 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10"/>
              </w:rPr>
              <w:t>Составлять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 и 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10"/>
              </w:rPr>
              <w:t>анализировать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 схему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0"/>
              </w:rPr>
              <w:t>«Географические следствия враще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  <w:t>ния Земли вокруг своей оси»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19"/>
              </w:rPr>
              <w:t>Движения Земли, их гео</w:t>
            </w:r>
            <w:r w:rsidRPr="00653AA2">
              <w:rPr>
                <w:rFonts w:ascii="Times New Roman" w:hAnsi="Times New Roman"/>
                <w:color w:val="000000"/>
                <w:w w:val="11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9"/>
              </w:rPr>
              <w:t>графические следствия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8"/>
                <w:w w:val="119"/>
              </w:rPr>
              <w:t xml:space="preserve">Урок 24. Орбитальное движение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8"/>
                <w:w w:val="119"/>
              </w:rPr>
              <w:t>Земли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  <w:color w:val="000000"/>
                <w:spacing w:val="-4"/>
                <w:w w:val="119"/>
              </w:rPr>
            </w:pPr>
            <w:r w:rsidRPr="00653AA2">
              <w:rPr>
                <w:rFonts w:ascii="Times New Roman" w:hAnsi="Times New Roman"/>
                <w:color w:val="000000"/>
                <w:spacing w:val="-5"/>
                <w:w w:val="119"/>
              </w:rPr>
              <w:t xml:space="preserve">Движение Земли по орбите и смена времён года. Тропики и Полярные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9"/>
              </w:rPr>
              <w:t xml:space="preserve">круги. Пояса освещённости.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4"/>
                <w:w w:val="119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9"/>
              </w:rPr>
              <w:t xml:space="preserve">учебник, с. 60-61; атлас, с. 14-15; </w:t>
            </w:r>
            <w:r w:rsidRPr="00653AA2">
              <w:rPr>
                <w:rFonts w:ascii="Times New Roman" w:hAnsi="Times New Roman"/>
                <w:color w:val="000000"/>
                <w:w w:val="119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2"/>
              </w:rPr>
              <w:t>Наблюдать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 xml:space="preserve"> действующую модель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>(теллурий, электронная модель) дви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softHyphen/>
              <w:t xml:space="preserve">жений Земли и </w:t>
            </w:r>
            <w:r w:rsidRPr="00653AA2">
              <w:rPr>
                <w:rFonts w:ascii="Times New Roman" w:hAnsi="Times New Roman"/>
                <w:b/>
                <w:color w:val="000000"/>
                <w:spacing w:val="-3"/>
                <w:w w:val="112"/>
              </w:rPr>
              <w:t>описывать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 xml:space="preserve"> особен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 xml:space="preserve">ности движения Земли по орбите. </w:t>
            </w:r>
            <w:r w:rsidRPr="00653AA2">
              <w:rPr>
                <w:rFonts w:ascii="Times New Roman" w:hAnsi="Times New Roman"/>
                <w:b/>
                <w:color w:val="000000"/>
                <w:w w:val="112"/>
              </w:rPr>
              <w:t>Анализировать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 схему орбитального движения Земли и </w:t>
            </w:r>
            <w:r w:rsidRPr="00653AA2">
              <w:rPr>
                <w:rFonts w:ascii="Times New Roman" w:hAnsi="Times New Roman"/>
                <w:b/>
                <w:color w:val="000000"/>
                <w:w w:val="112"/>
              </w:rPr>
              <w:t>объяснять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 смену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2"/>
              </w:rPr>
              <w:t>времён года.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2"/>
              </w:rPr>
              <w:t>Показывать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 на схемах и картах тро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softHyphen/>
              <w:t>пики, полярные круги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13"/>
              </w:rPr>
              <w:t>Влияние  космоса  на  Зем</w:t>
            </w:r>
            <w:r w:rsidRPr="00653AA2">
              <w:rPr>
                <w:rFonts w:ascii="Times New Roman" w:hAnsi="Times New Roman"/>
                <w:color w:val="000000"/>
                <w:spacing w:val="-1"/>
                <w:w w:val="113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3"/>
              </w:rPr>
              <w:t>лю и жизнь людей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5"/>
              </w:rPr>
              <w:t xml:space="preserve">Урок 25. Влияние космоса на Землю </w:t>
            </w:r>
            <w:r w:rsidRPr="00653AA2">
              <w:rPr>
                <w:rFonts w:ascii="Times New Roman" w:hAnsi="Times New Roman"/>
                <w:b/>
                <w:color w:val="000000"/>
                <w:spacing w:val="-2"/>
                <w:w w:val="115"/>
              </w:rPr>
              <w:t>и жизнь людей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15"/>
              </w:rPr>
              <w:t xml:space="preserve">Солнечная активность и жизнь людей.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5"/>
              </w:rPr>
              <w:t>Метеоры и метеориты. Кометы, их осо</w:t>
            </w:r>
            <w:r w:rsidRPr="00653AA2">
              <w:rPr>
                <w:rFonts w:ascii="Times New Roman" w:hAnsi="Times New Roman"/>
                <w:color w:val="000000"/>
                <w:spacing w:val="-5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9"/>
                <w:w w:val="115"/>
              </w:rPr>
              <w:t>бенности.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1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5"/>
              </w:rPr>
              <w:t>учебник, с. 62-63; ат</w:t>
            </w:r>
            <w:r w:rsidRPr="00653AA2">
              <w:rPr>
                <w:rFonts w:ascii="Times New Roman" w:hAnsi="Times New Roman"/>
                <w:color w:val="000000"/>
                <w:spacing w:val="-1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5"/>
              </w:rPr>
              <w:t xml:space="preserve">лас, с. 14-15;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t>электронное при</w:t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5"/>
              </w:rPr>
              <w:t>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0"/>
              </w:rPr>
              <w:t>Составлять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 xml:space="preserve"> описания происшествий на Земле, обусловленных космичес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softHyphen/>
              <w:t xml:space="preserve">кими процессами и явлениями. </w:t>
            </w:r>
            <w:r w:rsidRPr="00653AA2">
              <w:rPr>
                <w:rFonts w:ascii="Times New Roman" w:hAnsi="Times New Roman"/>
                <w:b/>
                <w:color w:val="000000"/>
                <w:w w:val="110"/>
              </w:rPr>
              <w:t>Находить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 xml:space="preserve"> дополнительные сведения о процессах и явлениях, вызванных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t>воздействием ближнего космоса на Землю, о проблемах, с которыми мо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softHyphen/>
              <w:t xml:space="preserve">жет столкнуться человечество при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>освоении космического пространства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4"/>
              </w:rPr>
              <w:t>Урок 26. Обобщающий урок по теме «Земля — планета Солнечной систе</w:t>
            </w:r>
            <w:r w:rsidRPr="00653AA2">
              <w:rPr>
                <w:rFonts w:ascii="Times New Roman" w:hAnsi="Times New Roman"/>
                <w:b/>
                <w:color w:val="000000"/>
                <w:w w:val="114"/>
              </w:rPr>
              <w:softHyphen/>
            </w:r>
            <w:r w:rsidRPr="00653AA2">
              <w:rPr>
                <w:rFonts w:ascii="Times New Roman" w:hAnsi="Times New Roman"/>
                <w:b/>
                <w:color w:val="000000"/>
                <w:spacing w:val="-13"/>
                <w:w w:val="114"/>
              </w:rPr>
              <w:t>мы»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4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 xml:space="preserve">учебник, с. 64; атлас,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4"/>
              </w:rPr>
              <w:t xml:space="preserve">с. 14-17; 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13"/>
              </w:rPr>
              <w:t xml:space="preserve">Возможно несколько вариантов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3"/>
              </w:rPr>
              <w:t xml:space="preserve">проведения обобщающего урока (по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3"/>
              </w:rPr>
              <w:t>выбору учителя):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6"/>
                <w:w w:val="113"/>
              </w:rPr>
              <w:t>— подготовленное обсуждение проб</w:t>
            </w:r>
            <w:r w:rsidRPr="00653AA2">
              <w:rPr>
                <w:rFonts w:ascii="Times New Roman" w:hAnsi="Times New Roman"/>
                <w:color w:val="000000"/>
                <w:spacing w:val="-6"/>
                <w:w w:val="113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3"/>
              </w:rPr>
              <w:t>лем, предлагаемых в рубрике «Под</w:t>
            </w:r>
            <w:r w:rsidRPr="00653AA2">
              <w:rPr>
                <w:rFonts w:ascii="Times New Roman" w:hAnsi="Times New Roman"/>
                <w:color w:val="000000"/>
                <w:spacing w:val="-1"/>
                <w:w w:val="113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3"/>
              </w:rPr>
              <w:t>ведём итоги», учебник, с. 64;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3"/>
                <w:w w:val="113"/>
              </w:rPr>
              <w:t>— выполнение вариантов контроль</w:t>
            </w:r>
            <w:r w:rsidRPr="00653AA2">
              <w:rPr>
                <w:rFonts w:ascii="Times New Roman" w:hAnsi="Times New Roman"/>
                <w:color w:val="000000"/>
                <w:spacing w:val="-3"/>
                <w:w w:val="113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3"/>
              </w:rPr>
              <w:t>ной работы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pacing w:after="0"/>
              <w:ind w:right="72"/>
              <w:jc w:val="center"/>
              <w:rPr>
                <w:rFonts w:ascii="Times New Roman" w:hAnsi="Times New Roman"/>
                <w:b/>
                <w:i/>
              </w:rPr>
            </w:pPr>
            <w:r w:rsidRPr="00653AA2">
              <w:rPr>
                <w:rFonts w:ascii="Times New Roman" w:hAnsi="Times New Roman"/>
                <w:b/>
                <w:i/>
              </w:rPr>
              <w:t>Литосфера - каменная оболочка Земли (8 ч)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</w:rPr>
              <w:t>Внутреннее строение Земли, методы его изучения. Горные породы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</w:rPr>
              <w:t>Уроки 27-28. Строение Земли. Горные породы.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</w:rPr>
              <w:t>Оболочечное строение планеты: ядро, мантия, земная кора. Главный метод изучения глубин Земли. Классификация горных пород по происхождению. Образование магматических, осадочных и метаморфических горных пород, их свойства. Полезные ископаемые.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</w:rPr>
              <w:t xml:space="preserve">Практическая работа </w:t>
            </w:r>
            <w:r w:rsidRPr="00653AA2">
              <w:rPr>
                <w:rFonts w:ascii="Times New Roman" w:hAnsi="Times New Roman"/>
              </w:rPr>
              <w:t>по определению горных пород по их свойствам.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</w:rPr>
              <w:t xml:space="preserve">Ресурсы урока: </w:t>
            </w:r>
            <w:r w:rsidRPr="00653AA2">
              <w:rPr>
                <w:rFonts w:ascii="Times New Roman" w:hAnsi="Times New Roman"/>
              </w:rPr>
              <w:t>учебник, с.66-67, атлас, с.20-21,24-25; практическая работа «Определение горных пород по их свойствам»;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 xml:space="preserve"> 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48"/>
              <w:jc w:val="both"/>
              <w:rPr>
                <w:rFonts w:ascii="Times New Roman" w:hAnsi="Times New Roman"/>
                <w:color w:val="000000"/>
                <w:spacing w:val="-2"/>
                <w:w w:val="111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1"/>
              </w:rPr>
              <w:t>Описывать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11"/>
              </w:rPr>
              <w:t xml:space="preserve"> модель строения Земли.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4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1"/>
              </w:rPr>
              <w:t>Выявлять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 особенности внутренних оболочек Земли на основе анализа иллюстраций, </w:t>
            </w:r>
            <w:r w:rsidRPr="00653AA2">
              <w:rPr>
                <w:rFonts w:ascii="Times New Roman" w:hAnsi="Times New Roman"/>
                <w:b/>
                <w:color w:val="000000"/>
                <w:w w:val="111"/>
              </w:rPr>
              <w:t>сравнивать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 оболочки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1"/>
              </w:rPr>
              <w:t>между собой.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41"/>
              <w:jc w:val="both"/>
              <w:rPr>
                <w:rFonts w:ascii="Times New Roman" w:hAnsi="Times New Roman"/>
                <w:color w:val="000000"/>
                <w:w w:val="107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7"/>
              </w:rPr>
              <w:t xml:space="preserve">Сравнивать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свойства горныхпород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1"/>
              </w:rPr>
              <w:t>различного происхождения.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41"/>
              <w:jc w:val="both"/>
              <w:rPr>
                <w:rFonts w:ascii="Times New Roman" w:hAnsi="Times New Roman"/>
                <w:color w:val="000000"/>
                <w:w w:val="107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7"/>
              </w:rPr>
              <w:t>Овладевать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 простейшими навыками определения горных пород (в том числе полезных ископаемых) по их свойствам.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41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7"/>
              </w:rPr>
              <w:t>Анализироват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ь схему преобразования горных пород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</w:rPr>
              <w:t>Земная кора и литосфера. Состав земной коры, ее строение под материками и океанами. Литосферные плиты, их движение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b/>
                <w:color w:val="000000"/>
                <w:spacing w:val="-3"/>
                <w:w w:val="115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15"/>
              </w:rPr>
              <w:t>Урок 29. Земная кора и литосфера.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color w:val="000000"/>
                <w:spacing w:val="-2"/>
                <w:w w:val="115"/>
              </w:rPr>
            </w:pPr>
            <w:r w:rsidRPr="00653AA2">
              <w:rPr>
                <w:rFonts w:ascii="Times New Roman" w:hAnsi="Times New Roman"/>
                <w:color w:val="000000"/>
                <w:spacing w:val="-3"/>
                <w:w w:val="115"/>
              </w:rPr>
              <w:t>Строение континентальной и океанической земной коры. Литосфера, её со</w:t>
            </w:r>
            <w:r w:rsidRPr="00653AA2">
              <w:rPr>
                <w:rFonts w:ascii="Times New Roman" w:hAnsi="Times New Roman"/>
                <w:color w:val="000000"/>
                <w:spacing w:val="-3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t>отношение с земной корой. Литосфер</w:t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softHyphen/>
              <w:t xml:space="preserve">ные плиты и их взаимодействие.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2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t>учебник, с. 68-69; ат</w:t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5"/>
              </w:rPr>
              <w:t xml:space="preserve">лас, с. 20-21;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5"/>
              </w:rPr>
              <w:t>электронное приложение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color w:val="000000"/>
                <w:spacing w:val="-1"/>
                <w:w w:val="116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6"/>
              </w:rPr>
              <w:t>Анализировать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6"/>
              </w:rPr>
              <w:t xml:space="preserve"> схемы (модели) строения земной коры и литосферы.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color w:val="000000"/>
                <w:spacing w:val="-1"/>
                <w:w w:val="116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6"/>
              </w:rPr>
              <w:t>Сравнивать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6"/>
              </w:rPr>
              <w:t xml:space="preserve"> океанический и континентальный типы земной коры.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6"/>
              </w:rPr>
              <w:t>Устанавливать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6"/>
              </w:rPr>
              <w:t xml:space="preserve"> по иллюстрациям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6"/>
              </w:rPr>
              <w:t xml:space="preserve">и картам границы столкновения 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 xml:space="preserve">и расхождения литосферных плит, </w:t>
            </w:r>
            <w:r w:rsidRPr="00653AA2">
              <w:rPr>
                <w:rFonts w:ascii="Times New Roman" w:hAnsi="Times New Roman"/>
                <w:b/>
                <w:color w:val="000000"/>
                <w:spacing w:val="-2"/>
                <w:w w:val="116"/>
              </w:rPr>
              <w:t>выявлять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16"/>
              </w:rPr>
              <w:t xml:space="preserve"> процессы, сопровождаю</w:t>
            </w:r>
            <w:r w:rsidRPr="00653AA2">
              <w:rPr>
                <w:rFonts w:ascii="Times New Roman" w:hAnsi="Times New Roman"/>
                <w:color w:val="000000"/>
                <w:spacing w:val="-2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6"/>
              </w:rPr>
              <w:t xml:space="preserve">щие взаимодействие литосферных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6"/>
              </w:rPr>
              <w:t>плит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 xml:space="preserve">Рельеф Земли. Основные 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формы рельефа суши и дна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>Мирового океана. Разли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>чия гор и равнин по высо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softHyphen/>
              <w:t>те. Описание рельефа тер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softHyphen/>
              <w:t>ритории по карте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44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</w:rPr>
              <w:t xml:space="preserve">Урок 30. </w:t>
            </w:r>
            <w:r w:rsidRPr="00653AA2">
              <w:rPr>
                <w:rFonts w:ascii="Times New Roman" w:hAnsi="Times New Roman"/>
                <w:b/>
                <w:bCs/>
                <w:color w:val="000000"/>
              </w:rPr>
              <w:t>Рельеф Земли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82"/>
              <w:jc w:val="both"/>
              <w:rPr>
                <w:rFonts w:ascii="Times New Roman" w:hAnsi="Times New Roman"/>
                <w:color w:val="000000"/>
                <w:spacing w:val="-7"/>
                <w:w w:val="119"/>
              </w:rPr>
            </w:pPr>
            <w:r w:rsidRPr="00653AA2">
              <w:rPr>
                <w:rFonts w:ascii="Times New Roman" w:hAnsi="Times New Roman"/>
                <w:color w:val="000000"/>
                <w:spacing w:val="-6"/>
                <w:w w:val="119"/>
              </w:rPr>
              <w:t>Понятие о рельефе. Планетарные фор</w:t>
            </w:r>
            <w:r w:rsidRPr="00653AA2">
              <w:rPr>
                <w:rFonts w:ascii="Times New Roman" w:hAnsi="Times New Roman"/>
                <w:color w:val="000000"/>
                <w:spacing w:val="-6"/>
                <w:w w:val="11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9"/>
              </w:rPr>
              <w:t>мы рельефа. Равнины и горы матери</w:t>
            </w:r>
            <w:r w:rsidRPr="00653AA2">
              <w:rPr>
                <w:rFonts w:ascii="Times New Roman" w:hAnsi="Times New Roman"/>
                <w:color w:val="000000"/>
                <w:spacing w:val="-3"/>
                <w:w w:val="11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9"/>
              </w:rPr>
              <w:t xml:space="preserve">ков, их различия по высоте. Рельеф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9"/>
              </w:rPr>
              <w:t xml:space="preserve">дна океанов. Определение по картам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9"/>
              </w:rPr>
              <w:t>крупных форм рельефа.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8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5"/>
                <w:w w:val="119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9"/>
              </w:rPr>
              <w:t>учебник, с. 70-71; ат</w:t>
            </w:r>
            <w:r w:rsidRPr="00653AA2">
              <w:rPr>
                <w:rFonts w:ascii="Times New Roman" w:hAnsi="Times New Roman"/>
                <w:color w:val="000000"/>
                <w:spacing w:val="-5"/>
                <w:w w:val="119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9"/>
              </w:rPr>
              <w:t xml:space="preserve">лас, с. 6-9, 18-21, 26-27; контурные карты, с. 10-11 (№ 1-3, 5);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9"/>
              </w:rPr>
              <w:t>электронное прило</w:t>
            </w:r>
            <w:r w:rsidRPr="00653AA2">
              <w:rPr>
                <w:rFonts w:ascii="Times New Roman" w:hAnsi="Times New Roman"/>
                <w:color w:val="000000"/>
                <w:spacing w:val="-7"/>
                <w:w w:val="11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6"/>
                <w:w w:val="119"/>
              </w:rPr>
              <w:t>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w w:val="116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6"/>
                <w:w w:val="116"/>
              </w:rPr>
              <w:t xml:space="preserve">Выполнять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6"/>
              </w:rPr>
              <w:t xml:space="preserve">практические работы по 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 xml:space="preserve">определению на картах  средней и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6"/>
              </w:rPr>
              <w:t xml:space="preserve">максимальной абсолютной высоты.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6"/>
                <w:w w:val="116"/>
              </w:rPr>
              <w:t xml:space="preserve">Определять    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6"/>
              </w:rPr>
              <w:t xml:space="preserve">по     географическим 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>картам количественные  и  качест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6"/>
              </w:rPr>
              <w:t>венные   характеристики   крупней</w:t>
            </w:r>
            <w:r w:rsidRPr="00653AA2">
              <w:rPr>
                <w:rFonts w:ascii="Times New Roman" w:hAnsi="Times New Roman"/>
                <w:color w:val="000000"/>
                <w:spacing w:val="-3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 xml:space="preserve">ших гор и равнин, особенности их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6"/>
              </w:rPr>
              <w:t xml:space="preserve">географического положения.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</w:rPr>
              <w:t xml:space="preserve">Выявлять   </w:t>
            </w:r>
            <w:r w:rsidRPr="00653AA2">
              <w:rPr>
                <w:rFonts w:ascii="Times New Roman" w:hAnsi="Times New Roman"/>
                <w:color w:val="000000"/>
                <w:spacing w:val="-8"/>
                <w:w w:val="116"/>
              </w:rPr>
              <w:t>особенности   изображе</w:t>
            </w:r>
            <w:r w:rsidRPr="00653AA2">
              <w:rPr>
                <w:rFonts w:ascii="Times New Roman" w:hAnsi="Times New Roman"/>
                <w:color w:val="000000"/>
                <w:spacing w:val="-8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6"/>
              </w:rPr>
              <w:t>ния на картах крупных форм рель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 xml:space="preserve">ефа дна Океана и </w:t>
            </w:r>
            <w:r w:rsidRPr="00653AA2">
              <w:rPr>
                <w:rFonts w:ascii="Times New Roman" w:hAnsi="Times New Roman"/>
                <w:b/>
                <w:color w:val="000000"/>
                <w:w w:val="116"/>
              </w:rPr>
              <w:t>показывать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 xml:space="preserve"> их.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4"/>
                <w:w w:val="116"/>
              </w:rPr>
              <w:t xml:space="preserve">Сопоставлять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6"/>
              </w:rPr>
              <w:t>расположение круп</w:t>
            </w:r>
            <w:r w:rsidRPr="00653AA2">
              <w:rPr>
                <w:rFonts w:ascii="Times New Roman" w:hAnsi="Times New Roman"/>
                <w:color w:val="000000"/>
                <w:spacing w:val="-4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6"/>
              </w:rPr>
              <w:t xml:space="preserve">ных   форм   рельефа   дна   океанов 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 xml:space="preserve">с границами литосферных плит.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6"/>
                <w:w w:val="116"/>
              </w:rPr>
              <w:t xml:space="preserve">Выявлять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6"/>
              </w:rPr>
              <w:t>закономерности в разме</w:t>
            </w:r>
            <w:r w:rsidRPr="00653AA2">
              <w:rPr>
                <w:rFonts w:ascii="Times New Roman" w:hAnsi="Times New Roman"/>
                <w:color w:val="000000"/>
                <w:spacing w:val="-6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6"/>
              </w:rPr>
              <w:t xml:space="preserve">щении    крупных    форм    рельефа 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>в зависимости от характера взаи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6"/>
              </w:rPr>
              <w:t>модействия литосферных плит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6"/>
                <w:w w:val="118"/>
              </w:rPr>
              <w:t>Землетрясения и вулка</w:t>
            </w:r>
            <w:r w:rsidRPr="00653AA2">
              <w:rPr>
                <w:rFonts w:ascii="Times New Roman" w:hAnsi="Times New Roman"/>
                <w:color w:val="000000"/>
                <w:spacing w:val="-6"/>
                <w:w w:val="118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8"/>
                <w:w w:val="118"/>
              </w:rPr>
              <w:t>низм, обеспечение безо</w:t>
            </w:r>
            <w:r w:rsidRPr="00653AA2">
              <w:rPr>
                <w:rFonts w:ascii="Times New Roman" w:hAnsi="Times New Roman"/>
                <w:color w:val="000000"/>
                <w:spacing w:val="-8"/>
                <w:w w:val="118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8"/>
              </w:rPr>
              <w:t>пасности населения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106"/>
              <w:jc w:val="both"/>
              <w:rPr>
                <w:rFonts w:ascii="Times New Roman" w:hAnsi="Times New Roman"/>
                <w:b/>
                <w:color w:val="000000"/>
                <w:spacing w:val="-2"/>
                <w:w w:val="117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7"/>
              </w:rPr>
              <w:t>Урок 31. Внутренние силы Земли.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06"/>
              <w:jc w:val="both"/>
              <w:rPr>
                <w:rFonts w:ascii="Times New Roman" w:hAnsi="Times New Roman"/>
                <w:color w:val="000000"/>
                <w:spacing w:val="-3"/>
                <w:w w:val="117"/>
              </w:rPr>
            </w:pPr>
            <w:r w:rsidRPr="00653AA2">
              <w:rPr>
                <w:rFonts w:ascii="Times New Roman" w:hAnsi="Times New Roman"/>
                <w:color w:val="000000"/>
                <w:spacing w:val="-2"/>
                <w:w w:val="117"/>
              </w:rPr>
              <w:t>Образование гор. Вулканизм и земле</w:t>
            </w:r>
            <w:r w:rsidRPr="00653AA2">
              <w:rPr>
                <w:rFonts w:ascii="Times New Roman" w:hAnsi="Times New Roman"/>
                <w:color w:val="000000"/>
                <w:spacing w:val="-2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7"/>
              </w:rPr>
              <w:t xml:space="preserve">трясения, их последствия.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06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4"/>
                <w:w w:val="117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 xml:space="preserve">учебник, с. 72-73;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7"/>
              </w:rPr>
              <w:t xml:space="preserve">атлас, с. 8-9, 20-23; контурные карты, с. 10-11 (№ 4), с. 24-25 (№ 3); </w:t>
            </w:r>
            <w:r w:rsidRPr="00653AA2">
              <w:rPr>
                <w:rFonts w:ascii="Times New Roman" w:hAnsi="Times New Roman"/>
                <w:color w:val="000000"/>
                <w:spacing w:val="-12"/>
                <w:w w:val="117"/>
              </w:rPr>
              <w:t xml:space="preserve">электронное приложение к </w:t>
            </w:r>
            <w:r w:rsidRPr="00653AA2">
              <w:rPr>
                <w:rFonts w:ascii="Times New Roman" w:hAnsi="Times New Roman"/>
                <w:color w:val="000000"/>
                <w:spacing w:val="-15"/>
                <w:w w:val="117"/>
              </w:rPr>
              <w:t>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24" w:right="-14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9"/>
                <w:w w:val="114"/>
              </w:rPr>
              <w:t xml:space="preserve">Выявлять </w:t>
            </w:r>
            <w:r w:rsidRPr="00653AA2">
              <w:rPr>
                <w:rFonts w:ascii="Times New Roman" w:hAnsi="Times New Roman"/>
                <w:color w:val="000000"/>
                <w:spacing w:val="-9"/>
                <w:w w:val="114"/>
              </w:rPr>
              <w:t>при сопоставлении геогра</w:t>
            </w:r>
            <w:r w:rsidRPr="00653AA2">
              <w:rPr>
                <w:rFonts w:ascii="Times New Roman" w:hAnsi="Times New Roman"/>
                <w:color w:val="000000"/>
                <w:spacing w:val="-2"/>
                <w:w w:val="114"/>
              </w:rPr>
              <w:t>фических карт закономерности распространения землетрясений и вул</w:t>
            </w:r>
            <w:r w:rsidRPr="00653AA2">
              <w:rPr>
                <w:rFonts w:ascii="Times New Roman" w:hAnsi="Times New Roman"/>
                <w:color w:val="000000"/>
                <w:spacing w:val="-3"/>
                <w:w w:val="114"/>
              </w:rPr>
              <w:t>канизма.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2"/>
                <w:w w:val="114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11"/>
                <w:w w:val="114"/>
              </w:rPr>
              <w:t xml:space="preserve">Устанавливать </w:t>
            </w:r>
            <w:r w:rsidRPr="00653AA2">
              <w:rPr>
                <w:rFonts w:ascii="Times New Roman" w:hAnsi="Times New Roman"/>
                <w:color w:val="000000"/>
                <w:spacing w:val="-11"/>
                <w:w w:val="114"/>
              </w:rPr>
              <w:t>с помощью географи</w:t>
            </w:r>
            <w:r w:rsidRPr="00653AA2">
              <w:rPr>
                <w:rFonts w:ascii="Times New Roman" w:hAnsi="Times New Roman"/>
                <w:color w:val="000000"/>
                <w:spacing w:val="-11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t>ческих  карт  главные  пояса земле</w:t>
            </w:r>
            <w:r w:rsidRPr="00653AA2">
              <w:rPr>
                <w:rFonts w:ascii="Times New Roman" w:hAnsi="Times New Roman"/>
                <w:color w:val="000000"/>
                <w:spacing w:val="-1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4"/>
              </w:rPr>
              <w:t xml:space="preserve">трясений и вулканизма Земли.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2"/>
                <w:w w:val="114"/>
              </w:rPr>
              <w:t xml:space="preserve">Наносить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4"/>
              </w:rPr>
              <w:t>на контурную карту вул</w:t>
            </w:r>
            <w:r w:rsidRPr="00653AA2">
              <w:rPr>
                <w:rFonts w:ascii="Times New Roman" w:hAnsi="Times New Roman"/>
                <w:color w:val="000000"/>
                <w:spacing w:val="-2"/>
                <w:w w:val="114"/>
              </w:rPr>
              <w:softHyphen/>
              <w:t>каны, пояса землетрясений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3"/>
                <w:w w:val="108"/>
              </w:rPr>
              <w:t>Внешние процессы, изменя</w:t>
            </w:r>
            <w:r w:rsidRPr="00653AA2">
              <w:rPr>
                <w:rFonts w:ascii="Times New Roman" w:hAnsi="Times New Roman"/>
                <w:color w:val="000000"/>
                <w:spacing w:val="-3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 xml:space="preserve">ющие земную поверхность. Преобразование рельефа,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8"/>
              </w:rPr>
              <w:t>антропогенные формы рель</w:t>
            </w:r>
            <w:r w:rsidRPr="00653AA2">
              <w:rPr>
                <w:rFonts w:ascii="Times New Roman" w:hAnsi="Times New Roman"/>
                <w:color w:val="000000"/>
                <w:spacing w:val="-3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9"/>
                <w:w w:val="108"/>
              </w:rPr>
              <w:t>ефа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4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0"/>
              </w:rPr>
              <w:t>Уроки 32-33.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10"/>
              </w:rPr>
              <w:t>Внешние силы как раз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10"/>
              </w:rPr>
              <w:softHyphen/>
              <w:t>рушители и созидатели рельефа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3"/>
                <w:w w:val="115"/>
              </w:rPr>
            </w:pP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t>Выветривание, его зависимость от ус</w:t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5"/>
              </w:rPr>
              <w:t>ловий природной среды. Разрушитель</w:t>
            </w:r>
            <w:r w:rsidRPr="00653AA2">
              <w:rPr>
                <w:rFonts w:ascii="Times New Roman" w:hAnsi="Times New Roman"/>
                <w:color w:val="000000"/>
                <w:spacing w:val="-4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5"/>
              </w:rPr>
              <w:t>ная и созидательная деятельность те</w:t>
            </w:r>
            <w:r w:rsidRPr="00653AA2">
              <w:rPr>
                <w:rFonts w:ascii="Times New Roman" w:hAnsi="Times New Roman"/>
                <w:color w:val="000000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5"/>
              </w:rPr>
              <w:t xml:space="preserve">кучих вод, ледников, ветра, подземных вод. Деятельность человека и рельеф.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1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5"/>
              </w:rPr>
              <w:t>учебник, с. 74-77; ат</w:t>
            </w:r>
            <w:r w:rsidRPr="00653AA2">
              <w:rPr>
                <w:rFonts w:ascii="Times New Roman" w:hAnsi="Times New Roman"/>
                <w:color w:val="000000"/>
                <w:spacing w:val="-1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5"/>
              </w:rPr>
              <w:t xml:space="preserve">лас, с. 8-9; </w:t>
            </w:r>
            <w:r w:rsidRPr="00653AA2">
              <w:rPr>
                <w:rFonts w:ascii="Times New Roman" w:hAnsi="Times New Roman"/>
                <w:color w:val="000000"/>
                <w:w w:val="115"/>
              </w:rPr>
              <w:t>электронное при</w:t>
            </w:r>
            <w:r w:rsidRPr="00653AA2">
              <w:rPr>
                <w:rFonts w:ascii="Times New Roman" w:hAnsi="Times New Roman"/>
                <w:color w:val="000000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t>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tabs>
                <w:tab w:val="left" w:pos="220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2"/>
              </w:rPr>
              <w:t xml:space="preserve">Составлять и анализировать </w:t>
            </w:r>
            <w:r w:rsidRPr="00653AA2">
              <w:rPr>
                <w:rFonts w:ascii="Times New Roman" w:hAnsi="Times New Roman"/>
                <w:color w:val="000000"/>
                <w:w w:val="102"/>
              </w:rPr>
              <w:t xml:space="preserve">схему,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0"/>
              </w:rPr>
              <w:t xml:space="preserve">демонстрирующую соотношение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0"/>
              </w:rPr>
              <w:t xml:space="preserve">внешних сил и формирующихся под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>их воздействием форм рельефа.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t>.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br/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7"/>
                <w:w w:val="110"/>
              </w:rPr>
              <w:t xml:space="preserve">Сравнивать  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0"/>
              </w:rPr>
              <w:t>антропогенные   и   при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>родные формы рельефа по размерам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t>и внешнему виду.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10"/>
              </w:rPr>
              <w:t xml:space="preserve">Находить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0"/>
              </w:rPr>
              <w:t>дополнительную информа</w:t>
            </w:r>
            <w:r w:rsidRPr="00653AA2">
              <w:rPr>
                <w:rFonts w:ascii="Times New Roman" w:hAnsi="Times New Roman"/>
                <w:color w:val="000000"/>
                <w:spacing w:val="-5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>цию (в Интернете, других источни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softHyphen/>
              <w:t>ках) о влиянии оврагов на хозяй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>ственную деятельность людей, способах борьбы с их образованием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12"/>
              </w:rPr>
              <w:t>Человек и литосфера. Воз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>действие хозяйственной де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>ятельности на литосферу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" w:right="38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</w:rPr>
              <w:t xml:space="preserve">Урок 34. </w:t>
            </w:r>
            <w:r w:rsidRPr="00653AA2">
              <w:rPr>
                <w:rFonts w:ascii="Times New Roman" w:hAnsi="Times New Roman"/>
                <w:b/>
                <w:bCs/>
                <w:color w:val="000000"/>
              </w:rPr>
              <w:t>Человек и мир камня. Обоб</w:t>
            </w:r>
            <w:r w:rsidRPr="00653AA2">
              <w:rPr>
                <w:rFonts w:ascii="Times New Roman" w:hAnsi="Times New Roman"/>
                <w:b/>
                <w:bCs/>
                <w:color w:val="000000"/>
              </w:rPr>
              <w:softHyphen/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1"/>
              </w:rPr>
              <w:t xml:space="preserve">щение по теме «Литосфера — каменная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3"/>
              </w:rPr>
              <w:t>оболочка Земли»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color w:val="000000"/>
                <w:spacing w:val="-4"/>
                <w:w w:val="112"/>
              </w:rPr>
            </w:pP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 xml:space="preserve">Строительные материалы. Драгоценные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>и поделочные камни. Полезные ископа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t xml:space="preserve">емые. Охрана литосферы.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2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>учебник, с. 78-80; ат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softHyphen/>
              <w:t xml:space="preserve">лас, с. 6-11, 18-25; контурные карты, с. 23-24 (№ 4); практическая работа «Построение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t xml:space="preserve">профиля рельефа»; электронное приложение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>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" w:right="3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9"/>
              </w:rPr>
              <w:t xml:space="preserve">Предлагается несколько вариантов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t>проведения обобщения по теме «Ли</w:t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9"/>
              </w:rPr>
              <w:t>тосфера — каменная оболочка Зем</w:t>
            </w:r>
            <w:r w:rsidRPr="00653AA2">
              <w:rPr>
                <w:rFonts w:ascii="Times New Roman" w:hAnsi="Times New Roman"/>
                <w:color w:val="000000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09"/>
              </w:rPr>
              <w:t>ли» (по выбору учителя):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4" w:right="2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3"/>
                <w:w w:val="109"/>
              </w:rPr>
              <w:t>— подготовленное обсуждение проб</w:t>
            </w:r>
            <w:r w:rsidRPr="00653AA2">
              <w:rPr>
                <w:rFonts w:ascii="Times New Roman" w:hAnsi="Times New Roman"/>
                <w:color w:val="000000"/>
                <w:spacing w:val="-3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9"/>
              </w:rPr>
              <w:t>лем, предлагаемых в рубрике «Под</w:t>
            </w:r>
            <w:r w:rsidRPr="00653AA2">
              <w:rPr>
                <w:rFonts w:ascii="Times New Roman" w:hAnsi="Times New Roman"/>
                <w:color w:val="000000"/>
                <w:w w:val="109"/>
              </w:rPr>
              <w:softHyphen/>
              <w:t>ведём итоги», Учебник, с. 80;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29" w:right="1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9"/>
              </w:rPr>
              <w:t>— выполнение вариантов контроль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09"/>
              </w:rPr>
              <w:t>ной работы</w:t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t>;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43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9"/>
              </w:rPr>
              <w:t xml:space="preserve">— выполнение практической работы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9"/>
              </w:rPr>
              <w:t>«Построение профиля рельефа»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12"/>
              </w:rPr>
              <w:t>Оставшийся резерв времени (1 ч) учитель может использовать по своему усмотрению, в том числе для выполнения творческих работ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6"/>
              </w:rPr>
              <w:t>ГЕОГРАФИЯ. ПЛАНЕТА ЗЕМЛЯ. 6 класс (35 ч)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653AA2">
              <w:rPr>
                <w:rFonts w:ascii="Times New Roman" w:hAnsi="Times New Roman"/>
                <w:b/>
                <w:i/>
                <w:color w:val="000000"/>
                <w:w w:val="104"/>
              </w:rPr>
              <w:t>Введение (1 ч)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2"/>
              </w:rPr>
              <w:t>Введение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b/>
                <w:color w:val="000000"/>
                <w:spacing w:val="-3"/>
                <w:w w:val="107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07"/>
              </w:rPr>
              <w:t>Урок 1. Введение.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4"/>
                <w:w w:val="107"/>
              </w:rPr>
            </w:pPr>
            <w:r w:rsidRPr="00653AA2">
              <w:rPr>
                <w:rFonts w:ascii="Times New Roman" w:hAnsi="Times New Roman"/>
                <w:color w:val="000000"/>
                <w:spacing w:val="-5"/>
                <w:w w:val="107"/>
              </w:rPr>
              <w:t>Ориентирование в информационном по</w:t>
            </w:r>
            <w:r w:rsidRPr="00653AA2">
              <w:rPr>
                <w:rFonts w:ascii="Times New Roman" w:hAnsi="Times New Roman"/>
                <w:color w:val="000000"/>
                <w:spacing w:val="-5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 xml:space="preserve">ле   учебно-методического   комплекта.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7"/>
              </w:rPr>
              <w:t xml:space="preserve">Повторение правил работы с учебником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7"/>
              </w:rPr>
              <w:t xml:space="preserve">и используемыми компонентами УМК.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Обучение приёмам работы по ведению дневника наблюдений за погодой. Вы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07"/>
              </w:rPr>
              <w:t xml:space="preserve">бор формы дневника погоды и способов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7"/>
              </w:rPr>
              <w:t>его ведения.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3"/>
                <w:w w:val="107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07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учебник; атлас; кон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  <w:t>турные карты; тетрадь-тренажёр; тет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>радь-практикум,  с.  20-21  («Наблюде</w:t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07"/>
              </w:rPr>
              <w:t>ния    за   погодой.    Ведение   дневника погоды»); тетрадь-экзаменатор; элект</w:t>
            </w:r>
            <w:r w:rsidRPr="00653AA2">
              <w:rPr>
                <w:rFonts w:ascii="Times New Roman" w:hAnsi="Times New Roman"/>
                <w:color w:val="000000"/>
                <w:spacing w:val="-2"/>
                <w:w w:val="107"/>
              </w:rPr>
              <w:softHyphen/>
              <w:t>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6"/>
                <w:w w:val="107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07"/>
              </w:rPr>
              <w:t>Знакомиться</w:t>
            </w:r>
            <w:r w:rsidRPr="00653AA2">
              <w:rPr>
                <w:rFonts w:ascii="Times New Roman" w:hAnsi="Times New Roman"/>
                <w:color w:val="000000"/>
                <w:spacing w:val="-4"/>
                <w:w w:val="107"/>
              </w:rPr>
              <w:t xml:space="preserve">   с   устройством   баро</w:t>
            </w:r>
            <w:r w:rsidRPr="00653AA2">
              <w:rPr>
                <w:rFonts w:ascii="Times New Roman" w:hAnsi="Times New Roman"/>
                <w:color w:val="000000"/>
                <w:spacing w:val="-4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07"/>
              </w:rPr>
              <w:t>метра, гигрометра, флюгера, осадко</w:t>
            </w:r>
            <w:r w:rsidRPr="00653AA2">
              <w:rPr>
                <w:rFonts w:ascii="Times New Roman" w:hAnsi="Times New Roman"/>
                <w:color w:val="000000"/>
                <w:spacing w:val="-6"/>
                <w:w w:val="107"/>
              </w:rPr>
              <w:t>мера.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2"/>
                <w:w w:val="107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7"/>
              </w:rPr>
              <w:t>Измерять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 количественные характе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>ристики состояния атмосферы с по</w:t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07"/>
              </w:rPr>
              <w:t xml:space="preserve">мощью приборов и инструментов.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07"/>
              </w:rPr>
              <w:t>Начать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 xml:space="preserve">   заполнение   дневника   на</w:t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07"/>
              </w:rPr>
              <w:t>блюдений за погодой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i/>
                <w:iCs/>
                <w:color w:val="000000"/>
                <w:w w:val="120"/>
              </w:rPr>
              <w:t xml:space="preserve">Гидросфера </w:t>
            </w:r>
            <w:r w:rsidRPr="00653AA2">
              <w:rPr>
                <w:rFonts w:ascii="Times New Roman" w:hAnsi="Times New Roman"/>
                <w:b/>
                <w:color w:val="000000"/>
                <w:w w:val="120"/>
              </w:rPr>
              <w:t xml:space="preserve">— </w:t>
            </w:r>
            <w:r w:rsidRPr="00653AA2">
              <w:rPr>
                <w:rFonts w:ascii="Times New Roman" w:hAnsi="Times New Roman"/>
                <w:b/>
                <w:i/>
                <w:iCs/>
                <w:color w:val="000000"/>
                <w:w w:val="120"/>
              </w:rPr>
              <w:t>водная оболочка Земли (9 ч)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7"/>
              </w:rPr>
              <w:t>Вода на Земле. Части гид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07"/>
              </w:rPr>
              <w:t>росферы.   Мировой   круго</w:t>
            </w:r>
            <w:r w:rsidRPr="00653AA2">
              <w:rPr>
                <w:rFonts w:ascii="Times New Roman" w:hAnsi="Times New Roman"/>
                <w:color w:val="000000"/>
                <w:spacing w:val="-5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07"/>
              </w:rPr>
              <w:t>ворот воды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08"/>
              </w:rPr>
              <w:t>Урок 2. Гидросфера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5"/>
                <w:w w:val="108"/>
              </w:rPr>
              <w:t>Понятие   «гидросфера».  Объём  гидро</w:t>
            </w:r>
            <w:r w:rsidRPr="00653AA2">
              <w:rPr>
                <w:rFonts w:ascii="Times New Roman" w:hAnsi="Times New Roman"/>
                <w:color w:val="000000"/>
                <w:spacing w:val="-5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 xml:space="preserve">сферы, её части. Мировой круговорот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8"/>
              </w:rPr>
              <w:t xml:space="preserve">воды,   его   роль  в   природе.   Значение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8"/>
              </w:rPr>
              <w:t xml:space="preserve">гидросферы для Земли и человека. </w:t>
            </w:r>
            <w:r w:rsidRPr="00653AA2">
              <w:rPr>
                <w:rFonts w:ascii="Times New Roman" w:hAnsi="Times New Roman"/>
                <w:i/>
                <w:iCs/>
                <w:color w:val="000000"/>
                <w:w w:val="108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>учебник, с. 82-83; ат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softHyphen/>
              <w:t xml:space="preserve">лас, с. 26-27;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8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3"/>
                <w:w w:val="106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06"/>
              </w:rPr>
              <w:t>Сравнивать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06"/>
              </w:rPr>
              <w:t xml:space="preserve"> соотношения отдельных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6"/>
              </w:rPr>
              <w:t xml:space="preserve">частей гидросферы по диаграмме.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w w:val="106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06"/>
              </w:rPr>
              <w:t>Выявлять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06"/>
              </w:rPr>
              <w:t xml:space="preserve">   взаимосвязи   между   со</w:t>
            </w:r>
            <w:r w:rsidRPr="00653AA2">
              <w:rPr>
                <w:rFonts w:ascii="Times New Roman" w:hAnsi="Times New Roman"/>
                <w:color w:val="000000"/>
                <w:spacing w:val="-2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06"/>
              </w:rPr>
              <w:t xml:space="preserve">ставными   частями   гидросферы   по схеме «Круговорот воды в природе». </w:t>
            </w:r>
            <w:r w:rsidRPr="00653AA2">
              <w:rPr>
                <w:rFonts w:ascii="Times New Roman" w:hAnsi="Times New Roman"/>
                <w:b/>
                <w:color w:val="000000"/>
                <w:spacing w:val="-2"/>
                <w:w w:val="106"/>
              </w:rPr>
              <w:t>Объяснять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06"/>
              </w:rPr>
              <w:t xml:space="preserve"> значение круговорота во</w:t>
            </w:r>
            <w:r w:rsidRPr="00653AA2">
              <w:rPr>
                <w:rFonts w:ascii="Times New Roman" w:hAnsi="Times New Roman"/>
                <w:color w:val="000000"/>
                <w:spacing w:val="-2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>ды для природы Земли.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6"/>
              </w:rPr>
              <w:t>Описывать значение воды для жизни на планете.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2"/>
              </w:rPr>
              <w:t xml:space="preserve">Части Мирового океана.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2"/>
              </w:rPr>
              <w:t>Свойства вод Мирового оке</w:t>
            </w:r>
            <w:r w:rsidRPr="00653AA2">
              <w:rPr>
                <w:rFonts w:ascii="Times New Roman" w:hAnsi="Times New Roman"/>
                <w:color w:val="000000"/>
                <w:spacing w:val="-4"/>
                <w:w w:val="10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02"/>
              </w:rPr>
              <w:t>ана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53AA2">
              <w:rPr>
                <w:rFonts w:ascii="Times New Roman" w:hAnsi="Times New Roman"/>
                <w:b/>
                <w:color w:val="000000"/>
              </w:rPr>
              <w:t>Урок 3.</w:t>
            </w:r>
            <w:r w:rsidRPr="00653AA2">
              <w:rPr>
                <w:rFonts w:ascii="Times New Roman" w:hAnsi="Times New Roman"/>
                <w:b/>
                <w:bCs/>
                <w:color w:val="000000"/>
              </w:rPr>
              <w:t xml:space="preserve">Мировой океан.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w w:val="110"/>
              </w:rPr>
            </w:pPr>
            <w:r w:rsidRPr="00653AA2">
              <w:rPr>
                <w:rFonts w:ascii="Times New Roman" w:hAnsi="Times New Roman"/>
                <w:color w:val="000000"/>
                <w:spacing w:val="-6"/>
                <w:w w:val="110"/>
              </w:rPr>
              <w:t xml:space="preserve">Океан   и  его  части.   Моря,   заливы  и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0"/>
              </w:rPr>
              <w:t>проливы. Свойства вод океанов: темпе</w:t>
            </w:r>
            <w:r w:rsidRPr="00653AA2">
              <w:rPr>
                <w:rFonts w:ascii="Times New Roman" w:hAnsi="Times New Roman"/>
                <w:color w:val="000000"/>
                <w:spacing w:val="-7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0"/>
              </w:rPr>
              <w:t xml:space="preserve">ратура и солёность поверхностных вод.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 xml:space="preserve">Зависимость температуры и солёности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0"/>
              </w:rPr>
              <w:t>от географической широты и изменчи</w:t>
            </w:r>
            <w:r w:rsidRPr="00653AA2">
              <w:rPr>
                <w:rFonts w:ascii="Times New Roman" w:hAnsi="Times New Roman"/>
                <w:color w:val="000000"/>
                <w:spacing w:val="-4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0"/>
              </w:rPr>
              <w:t xml:space="preserve">вость по сезонам года.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2"/>
                <w:w w:val="110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t>учебник, с. 84-85; ат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 xml:space="preserve">лас,    с.     26-29;    контурные    карты, 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 xml:space="preserve">с.  14-15 (№  1), с.  24-25 (№  1);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0"/>
              </w:rPr>
              <w:t>электронное прило</w:t>
            </w:r>
            <w:r w:rsidRPr="00653AA2">
              <w:rPr>
                <w:rFonts w:ascii="Times New Roman" w:hAnsi="Times New Roman"/>
                <w:color w:val="000000"/>
                <w:spacing w:val="-4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>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color w:val="000000"/>
                <w:spacing w:val="-8"/>
                <w:w w:val="109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</w:rPr>
              <w:t>Определять и  описывать</w:t>
            </w:r>
            <w:r w:rsidRPr="00653AA2">
              <w:rPr>
                <w:rFonts w:ascii="Times New Roman" w:hAnsi="Times New Roman"/>
                <w:color w:val="000000"/>
              </w:rPr>
              <w:t xml:space="preserve">но карте </w:t>
            </w:r>
            <w:r w:rsidRPr="00653AA2">
              <w:rPr>
                <w:rFonts w:ascii="Times New Roman" w:hAnsi="Times New Roman"/>
                <w:color w:val="000000"/>
                <w:spacing w:val="-8"/>
                <w:w w:val="109"/>
              </w:rPr>
              <w:t xml:space="preserve">географическое положение, глубину, </w:t>
            </w:r>
            <w:r w:rsidRPr="00653AA2">
              <w:rPr>
                <w:rFonts w:ascii="Times New Roman" w:hAnsi="Times New Roman"/>
                <w:color w:val="000000"/>
                <w:spacing w:val="-6"/>
                <w:w w:val="109"/>
              </w:rPr>
              <w:t xml:space="preserve">размеры   океанов,   морей,   заливов, </w:t>
            </w:r>
            <w:r w:rsidRPr="00653AA2">
              <w:rPr>
                <w:rFonts w:ascii="Times New Roman" w:hAnsi="Times New Roman"/>
                <w:color w:val="000000"/>
                <w:spacing w:val="-8"/>
                <w:w w:val="109"/>
              </w:rPr>
              <w:t>проливов, островов.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color w:val="000000"/>
                <w:w w:val="109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4"/>
                <w:w w:val="109"/>
              </w:rPr>
              <w:t xml:space="preserve">Наносить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t>на контурную карту оке</w:t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9"/>
              </w:rPr>
              <w:t xml:space="preserve">анов названия заливов, проливов, окраинных и внутренних морей.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color w:val="000000"/>
                <w:spacing w:val="-6"/>
                <w:w w:val="109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10"/>
                <w:w w:val="109"/>
              </w:rPr>
              <w:t xml:space="preserve">Выявлять </w:t>
            </w:r>
            <w:r w:rsidRPr="00653AA2">
              <w:rPr>
                <w:rFonts w:ascii="Times New Roman" w:hAnsi="Times New Roman"/>
                <w:color w:val="000000"/>
                <w:spacing w:val="-10"/>
                <w:w w:val="109"/>
              </w:rPr>
              <w:t>с помощью карт географи</w:t>
            </w:r>
            <w:r w:rsidRPr="00653AA2">
              <w:rPr>
                <w:rFonts w:ascii="Times New Roman" w:hAnsi="Times New Roman"/>
                <w:color w:val="000000"/>
                <w:spacing w:val="-10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t>ческие   закономерности   изменения температуры и солёности поверхно</w:t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6"/>
                <w:w w:val="109"/>
              </w:rPr>
              <w:t>стных вод Мирового океана.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7"/>
                <w:w w:val="109"/>
              </w:rPr>
              <w:t xml:space="preserve">Строить графики </w:t>
            </w:r>
            <w:r w:rsidRPr="00653AA2">
              <w:rPr>
                <w:rFonts w:ascii="Times New Roman" w:hAnsi="Times New Roman"/>
                <w:color w:val="000000"/>
                <w:spacing w:val="-7"/>
                <w:w w:val="109"/>
              </w:rPr>
              <w:t>изменения темпе</w:t>
            </w:r>
            <w:r w:rsidRPr="00653AA2">
              <w:rPr>
                <w:rFonts w:ascii="Times New Roman" w:hAnsi="Times New Roman"/>
                <w:color w:val="000000"/>
                <w:spacing w:val="-7"/>
                <w:w w:val="109"/>
              </w:rPr>
              <w:softHyphen/>
              <w:t>ратуры и солёности вод океанов в за</w:t>
            </w:r>
            <w:r w:rsidRPr="00653AA2">
              <w:rPr>
                <w:rFonts w:ascii="Times New Roman" w:hAnsi="Times New Roman"/>
                <w:color w:val="000000"/>
                <w:spacing w:val="-7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6"/>
                <w:w w:val="109"/>
              </w:rPr>
              <w:t>висимости от широты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Движение воды в Океане. Использование карт для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>определения географичес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кого положения морей и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t>океанов, глубин, направ</w:t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1"/>
              </w:rPr>
              <w:t xml:space="preserve">лений морских течений,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t>свойств воды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2"/>
              </w:rPr>
              <w:t xml:space="preserve">Урок 4. 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02"/>
              </w:rPr>
              <w:t>Движения воды в Океане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w w:val="106"/>
              </w:rPr>
            </w:pPr>
            <w:r w:rsidRPr="00653AA2">
              <w:rPr>
                <w:rFonts w:ascii="Times New Roman" w:hAnsi="Times New Roman"/>
                <w:color w:val="000000"/>
                <w:spacing w:val="-2"/>
                <w:w w:val="106"/>
              </w:rPr>
              <w:t>Ветровые  волны,  цунами.  Океаничес</w:t>
            </w:r>
            <w:r w:rsidRPr="00653AA2">
              <w:rPr>
                <w:rFonts w:ascii="Times New Roman" w:hAnsi="Times New Roman"/>
                <w:color w:val="000000"/>
                <w:spacing w:val="-2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>кие течения. Приливы и отливы. Вер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softHyphen/>
              <w:t xml:space="preserve">тикальные движения вод.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06"/>
              </w:rPr>
              <w:t xml:space="preserve">Практическая  работа   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по   описанию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1"/>
              </w:rPr>
              <w:t xml:space="preserve">вод Мирового океана на основе анализа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1"/>
              </w:rPr>
              <w:t>карт.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3"/>
                <w:w w:val="111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>учебник, с. 86-87, ат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t xml:space="preserve">лас, с. 26-29; контурные карты, с.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1"/>
              </w:rPr>
              <w:t xml:space="preserve">14-15 (№ 2, 5);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>практичес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кая работа «Описание по картам вод </w:t>
            </w:r>
            <w:r w:rsidRPr="00653AA2">
              <w:rPr>
                <w:rFonts w:ascii="Times New Roman" w:hAnsi="Times New Roman"/>
                <w:color w:val="000000"/>
                <w:spacing w:val="-8"/>
                <w:w w:val="111"/>
              </w:rPr>
              <w:t>Мирового океана»; электронное прило</w:t>
            </w:r>
            <w:r w:rsidRPr="00653AA2">
              <w:rPr>
                <w:rFonts w:ascii="Times New Roman" w:hAnsi="Times New Roman"/>
                <w:color w:val="000000"/>
                <w:spacing w:val="-8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t>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101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</w:rPr>
              <w:t xml:space="preserve">Определять </w:t>
            </w:r>
            <w:r w:rsidRPr="00653AA2">
              <w:rPr>
                <w:rFonts w:ascii="Times New Roman" w:hAnsi="Times New Roman"/>
                <w:color w:val="000000"/>
                <w:spacing w:val="-2"/>
                <w:w w:val="109"/>
              </w:rPr>
              <w:t xml:space="preserve">по картам крупнейшие </w:t>
            </w:r>
            <w:r w:rsidRPr="00653AA2">
              <w:rPr>
                <w:rFonts w:ascii="Times New Roman" w:hAnsi="Times New Roman"/>
                <w:color w:val="000000"/>
                <w:spacing w:val="-7"/>
                <w:w w:val="109"/>
              </w:rPr>
              <w:t>тёплые и холодные течения Мирово</w:t>
            </w:r>
            <w:r w:rsidRPr="00653AA2">
              <w:rPr>
                <w:rFonts w:ascii="Times New Roman" w:hAnsi="Times New Roman"/>
                <w:color w:val="000000"/>
                <w:spacing w:val="-7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09"/>
              </w:rPr>
              <w:t>го океана.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6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1"/>
              </w:rPr>
              <w:t xml:space="preserve">Сравнивать </w:t>
            </w:r>
            <w:r w:rsidRPr="00653AA2">
              <w:rPr>
                <w:rFonts w:ascii="Times New Roman" w:hAnsi="Times New Roman"/>
                <w:color w:val="000000"/>
                <w:spacing w:val="-1"/>
              </w:rPr>
              <w:t xml:space="preserve">карты и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1"/>
              </w:rPr>
              <w:t xml:space="preserve">выявлять </w:t>
            </w:r>
            <w:r w:rsidRPr="00653AA2">
              <w:rPr>
                <w:rFonts w:ascii="Times New Roman" w:hAnsi="Times New Roman"/>
                <w:color w:val="000000"/>
                <w:spacing w:val="-1"/>
              </w:rPr>
              <w:t>зави</w:t>
            </w:r>
            <w:r w:rsidRPr="00653AA2">
              <w:rPr>
                <w:rFonts w:ascii="Times New Roman" w:hAnsi="Times New Roman"/>
                <w:color w:val="000000"/>
                <w:spacing w:val="-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07"/>
              </w:rPr>
              <w:t xml:space="preserve">симость направления поверхностных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7"/>
              </w:rPr>
              <w:t>течений от направления господству</w:t>
            </w:r>
            <w:r w:rsidRPr="00653AA2">
              <w:rPr>
                <w:rFonts w:ascii="Times New Roman" w:hAnsi="Times New Roman"/>
                <w:color w:val="000000"/>
                <w:spacing w:val="-3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07"/>
              </w:rPr>
              <w:t>ющих ветров.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2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07"/>
              </w:rPr>
              <w:t xml:space="preserve">Выполнять </w:t>
            </w:r>
            <w:r w:rsidRPr="00653AA2">
              <w:rPr>
                <w:rFonts w:ascii="Times New Roman" w:hAnsi="Times New Roman"/>
                <w:color w:val="000000"/>
                <w:spacing w:val="-5"/>
                <w:w w:val="107"/>
              </w:rPr>
              <w:t xml:space="preserve">практические задания по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картам на определение крупнейших </w:t>
            </w:r>
            <w:r w:rsidRPr="00653AA2">
              <w:rPr>
                <w:rFonts w:ascii="Times New Roman" w:hAnsi="Times New Roman"/>
                <w:color w:val="000000"/>
                <w:spacing w:val="-6"/>
                <w:w w:val="107"/>
              </w:rPr>
              <w:t>тёплых и холодных течений Мирово</w:t>
            </w:r>
            <w:r w:rsidRPr="00653AA2">
              <w:rPr>
                <w:rFonts w:ascii="Times New Roman" w:hAnsi="Times New Roman"/>
                <w:color w:val="000000"/>
                <w:spacing w:val="-6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07"/>
              </w:rPr>
              <w:t>го океана.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</w:rPr>
              <w:t xml:space="preserve">Обозначать и подписывать </w:t>
            </w:r>
            <w:r w:rsidRPr="00653AA2">
              <w:rPr>
                <w:rFonts w:ascii="Times New Roman" w:hAnsi="Times New Roman"/>
                <w:color w:val="000000"/>
              </w:rPr>
              <w:t>на кон</w:t>
            </w:r>
            <w:r w:rsidRPr="00653AA2">
              <w:rPr>
                <w:rFonts w:ascii="Times New Roman" w:hAnsi="Times New Roman"/>
                <w:color w:val="000000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4"/>
              </w:rPr>
              <w:t>турной карте холодные и тёплые те</w:t>
            </w:r>
            <w:r w:rsidRPr="00653AA2">
              <w:rPr>
                <w:rFonts w:ascii="Times New Roman" w:hAnsi="Times New Roman"/>
                <w:color w:val="000000"/>
                <w:w w:val="104"/>
              </w:rPr>
              <w:softHyphen/>
              <w:t>чения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6"/>
                <w:w w:val="107"/>
              </w:rPr>
              <w:t xml:space="preserve">Реки Земли — их общие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черты и различия. Речная система. Питание и режим рек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</w:rPr>
              <w:t>Урок 5</w:t>
            </w:r>
            <w:r w:rsidRPr="00653AA2">
              <w:rPr>
                <w:rFonts w:ascii="Times New Roman" w:hAnsi="Times New Roman"/>
                <w:color w:val="000000"/>
              </w:rPr>
              <w:t xml:space="preserve">. </w:t>
            </w:r>
            <w:r w:rsidRPr="00653AA2">
              <w:rPr>
                <w:rFonts w:ascii="Times New Roman" w:hAnsi="Times New Roman"/>
                <w:b/>
                <w:bCs/>
                <w:color w:val="000000"/>
              </w:rPr>
              <w:t>Реки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9"/>
                <w:w w:val="119"/>
              </w:rPr>
              <w:t xml:space="preserve">Части реки. Речная система, бассейн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9"/>
              </w:rPr>
              <w:t xml:space="preserve">реки, водораздел. Равнинные и горные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9"/>
              </w:rPr>
              <w:t xml:space="preserve">реки. Источники питания и режим рек. </w:t>
            </w:r>
            <w:r w:rsidRPr="00653AA2">
              <w:rPr>
                <w:rFonts w:ascii="Times New Roman" w:hAnsi="Times New Roman"/>
                <w:i/>
                <w:iCs/>
                <w:color w:val="000000"/>
                <w:spacing w:val="-5"/>
                <w:w w:val="119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9"/>
              </w:rPr>
              <w:t>учебник, с. 88-91; ат</w:t>
            </w:r>
            <w:r w:rsidRPr="00653AA2">
              <w:rPr>
                <w:rFonts w:ascii="Times New Roman" w:hAnsi="Times New Roman"/>
                <w:color w:val="000000"/>
                <w:spacing w:val="-5"/>
                <w:w w:val="119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9"/>
              </w:rPr>
              <w:t>лас, с. 8-11, с. 26-27, с. 30-31; кон</w:t>
            </w:r>
            <w:r w:rsidRPr="00653AA2">
              <w:rPr>
                <w:rFonts w:ascii="Times New Roman" w:hAnsi="Times New Roman"/>
                <w:color w:val="000000"/>
                <w:w w:val="11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9"/>
              </w:rPr>
              <w:t xml:space="preserve">турные карты, с, 14-15 (№3), с. 24-25 (№2); </w:t>
            </w:r>
            <w:r w:rsidRPr="00653AA2">
              <w:rPr>
                <w:rFonts w:ascii="Times New Roman" w:hAnsi="Times New Roman"/>
                <w:color w:val="000000"/>
                <w:w w:val="119"/>
              </w:rPr>
              <w:t xml:space="preserve">электронное </w:t>
            </w:r>
            <w:r w:rsidRPr="00653AA2">
              <w:rPr>
                <w:rFonts w:ascii="Times New Roman" w:hAnsi="Times New Roman"/>
                <w:color w:val="000000"/>
                <w:spacing w:val="-8"/>
                <w:w w:val="119"/>
              </w:rPr>
              <w:t>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spacing w:val="-3"/>
                <w:w w:val="116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6"/>
              </w:rPr>
              <w:t>Определять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 xml:space="preserve"> и </w:t>
            </w:r>
            <w:r w:rsidRPr="00653AA2">
              <w:rPr>
                <w:rFonts w:ascii="Times New Roman" w:hAnsi="Times New Roman"/>
                <w:b/>
                <w:color w:val="000000"/>
                <w:w w:val="116"/>
              </w:rPr>
              <w:t>показывать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 xml:space="preserve"> по карте истоки,  устья, притоки рек,  водо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6"/>
              </w:rPr>
              <w:t xml:space="preserve">сборные бассейны, водоразделы.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6"/>
              </w:rPr>
              <w:t>Обозначать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6"/>
              </w:rPr>
              <w:t xml:space="preserve"> и </w:t>
            </w:r>
            <w:r w:rsidRPr="00653AA2">
              <w:rPr>
                <w:rFonts w:ascii="Times New Roman" w:hAnsi="Times New Roman"/>
                <w:b/>
                <w:color w:val="000000"/>
                <w:spacing w:val="-1"/>
                <w:w w:val="116"/>
              </w:rPr>
              <w:t>подписывать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6"/>
              </w:rPr>
              <w:t xml:space="preserve"> на кон</w:t>
            </w:r>
            <w:r w:rsidRPr="00653AA2">
              <w:rPr>
                <w:rFonts w:ascii="Times New Roman" w:hAnsi="Times New Roman"/>
                <w:color w:val="000000"/>
                <w:spacing w:val="-1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6"/>
              </w:rPr>
              <w:t>турной карте крупнейшие реки мира</w:t>
            </w:r>
            <w:r w:rsidRPr="00653AA2">
              <w:rPr>
                <w:rFonts w:ascii="Times New Roman" w:hAnsi="Times New Roman"/>
                <w:color w:val="000000"/>
                <w:spacing w:val="-2"/>
                <w:w w:val="116"/>
              </w:rPr>
              <w:t xml:space="preserve">. </w:t>
            </w:r>
            <w:r w:rsidRPr="00653AA2">
              <w:rPr>
                <w:rFonts w:ascii="Times New Roman" w:hAnsi="Times New Roman"/>
                <w:b/>
                <w:color w:val="000000"/>
                <w:spacing w:val="-3"/>
                <w:w w:val="116"/>
              </w:rPr>
              <w:t>Составлять</w:t>
            </w:r>
            <w:r w:rsidRPr="00653AA2">
              <w:rPr>
                <w:rFonts w:ascii="Times New Roman" w:hAnsi="Times New Roman"/>
                <w:color w:val="000000"/>
                <w:spacing w:val="-3"/>
                <w:w w:val="116"/>
              </w:rPr>
              <w:t xml:space="preserve">    характеристику    рав</w:t>
            </w:r>
            <w:r w:rsidRPr="00653AA2">
              <w:rPr>
                <w:rFonts w:ascii="Times New Roman" w:hAnsi="Times New Roman"/>
                <w:color w:val="000000"/>
                <w:spacing w:val="-3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6"/>
              </w:rPr>
              <w:t xml:space="preserve">нинной   (горной)   реки    по   плану 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>на основе анализа карт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2"/>
                <w:w w:val="108"/>
              </w:rPr>
              <w:t>Озёра, водохранилища, бо</w:t>
            </w:r>
            <w:r w:rsidRPr="00653AA2">
              <w:rPr>
                <w:rFonts w:ascii="Times New Roman" w:hAnsi="Times New Roman"/>
                <w:color w:val="000000"/>
                <w:spacing w:val="-2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08"/>
              </w:rPr>
              <w:t>лота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3"/>
              </w:rPr>
              <w:t>Урок 6. Озёра и болота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4"/>
                <w:w w:val="115"/>
              </w:rPr>
            </w:pPr>
            <w:r w:rsidRPr="00653AA2">
              <w:rPr>
                <w:rFonts w:ascii="Times New Roman" w:hAnsi="Times New Roman"/>
                <w:color w:val="000000"/>
                <w:spacing w:val="-5"/>
                <w:w w:val="115"/>
              </w:rPr>
              <w:t>Озёра, их разнообразие</w:t>
            </w:r>
            <w:r w:rsidRPr="00653AA2">
              <w:rPr>
                <w:rFonts w:ascii="Times New Roman" w:hAnsi="Times New Roman"/>
                <w:color w:val="000000"/>
                <w:spacing w:val="-4"/>
                <w:w w:val="115"/>
              </w:rPr>
              <w:t>. Во</w:t>
            </w:r>
            <w:r w:rsidRPr="00653AA2">
              <w:rPr>
                <w:rFonts w:ascii="Times New Roman" w:hAnsi="Times New Roman"/>
                <w:color w:val="000000"/>
                <w:spacing w:val="-4"/>
                <w:w w:val="115"/>
              </w:rPr>
              <w:softHyphen/>
              <w:t xml:space="preserve">дохранилища. Болота. </w:t>
            </w:r>
          </w:p>
          <w:p w:rsidR="00A93A2B" w:rsidRPr="00653AA2" w:rsidRDefault="00A93A2B" w:rsidP="00653A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1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5"/>
              </w:rPr>
              <w:t>учебник, с. 92-93; ат</w:t>
            </w:r>
            <w:r w:rsidRPr="00653AA2">
              <w:rPr>
                <w:rFonts w:ascii="Times New Roman" w:hAnsi="Times New Roman"/>
                <w:color w:val="000000"/>
                <w:spacing w:val="-1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5"/>
              </w:rPr>
              <w:t>лас, с. 8-11, с. 30-31; контурные кар</w:t>
            </w:r>
            <w:r w:rsidRPr="00653AA2">
              <w:rPr>
                <w:rFonts w:ascii="Times New Roman" w:hAnsi="Times New Roman"/>
                <w:color w:val="000000"/>
                <w:w w:val="115"/>
              </w:rPr>
              <w:softHyphen/>
              <w:t xml:space="preserve">ты, с. 14-15 (№ 4);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5"/>
              </w:rPr>
              <w:t>элект</w:t>
            </w:r>
            <w:r w:rsidRPr="00653AA2">
              <w:rPr>
                <w:rFonts w:ascii="Times New Roman" w:hAnsi="Times New Roman"/>
                <w:color w:val="000000"/>
                <w:spacing w:val="-3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5"/>
              </w:rPr>
              <w:t>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2"/>
                <w:w w:val="117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7"/>
              </w:rPr>
              <w:t>Определять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7"/>
              </w:rPr>
              <w:t xml:space="preserve"> по карте географичес</w:t>
            </w:r>
            <w:r w:rsidRPr="00653AA2">
              <w:rPr>
                <w:rFonts w:ascii="Times New Roman" w:hAnsi="Times New Roman"/>
                <w:color w:val="000000"/>
                <w:spacing w:val="-1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>кое положение и размеры крупней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7"/>
              </w:rPr>
              <w:t>ших озёр, водохранилищ и заболо</w:t>
            </w:r>
            <w:r w:rsidRPr="00653AA2">
              <w:rPr>
                <w:rFonts w:ascii="Times New Roman" w:hAnsi="Times New Roman"/>
                <w:color w:val="000000"/>
                <w:spacing w:val="-2"/>
                <w:w w:val="117"/>
              </w:rPr>
              <w:softHyphen/>
              <w:t xml:space="preserve">ченных территорий мира.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7"/>
              </w:rPr>
              <w:t>Подписывать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7"/>
              </w:rPr>
              <w:t xml:space="preserve"> на контурной карте крупнейшие озёра и водохранили</w:t>
            </w:r>
            <w:r w:rsidRPr="00653AA2">
              <w:rPr>
                <w:rFonts w:ascii="Times New Roman" w:hAnsi="Times New Roman"/>
                <w:color w:val="000000"/>
                <w:spacing w:val="-1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7"/>
              </w:rPr>
              <w:t>ща мира.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7"/>
              </w:rPr>
              <w:t>Составлять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t xml:space="preserve"> и </w:t>
            </w:r>
            <w:r w:rsidRPr="00653AA2">
              <w:rPr>
                <w:rFonts w:ascii="Times New Roman" w:hAnsi="Times New Roman"/>
                <w:b/>
                <w:color w:val="000000"/>
                <w:w w:val="117"/>
              </w:rPr>
              <w:t>анализировать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t xml:space="preserve"> схему различия озёр по происхождению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7"/>
              </w:rPr>
              <w:t>котловин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tabs>
                <w:tab w:val="left" w:pos="1344"/>
              </w:tabs>
              <w:spacing w:after="0"/>
              <w:ind w:right="13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6"/>
                <w:w w:val="116"/>
              </w:rPr>
              <w:t xml:space="preserve">Происхождение и виды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6"/>
              </w:rPr>
              <w:t>подземных вод, возмож</w:t>
            </w:r>
            <w:r w:rsidRPr="00653AA2">
              <w:rPr>
                <w:rFonts w:ascii="Times New Roman" w:hAnsi="Times New Roman"/>
                <w:color w:val="000000"/>
                <w:spacing w:val="-7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6"/>
              </w:rPr>
              <w:t xml:space="preserve">ности их использования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6"/>
              </w:rPr>
              <w:t xml:space="preserve">человеком. Зависимость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6"/>
              </w:rPr>
              <w:t xml:space="preserve">уровня грунтовых вод от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6"/>
              </w:rPr>
              <w:t>климата, собенностей</w:t>
            </w:r>
            <w:r w:rsidRPr="00653AA2">
              <w:rPr>
                <w:rFonts w:ascii="Times New Roman" w:hAnsi="Times New Roman"/>
                <w:color w:val="000000"/>
                <w:spacing w:val="-3"/>
                <w:w w:val="116"/>
              </w:rPr>
              <w:br/>
            </w:r>
            <w:r w:rsidRPr="00653AA2">
              <w:rPr>
                <w:rFonts w:ascii="Times New Roman" w:hAnsi="Times New Roman"/>
                <w:color w:val="000000"/>
                <w:spacing w:val="-7"/>
                <w:w w:val="116"/>
              </w:rPr>
              <w:t>горных пород. Минераль</w:t>
            </w:r>
            <w:r w:rsidRPr="00653AA2">
              <w:rPr>
                <w:rFonts w:ascii="Times New Roman" w:hAnsi="Times New Roman"/>
                <w:color w:val="000000"/>
                <w:spacing w:val="-7"/>
                <w:w w:val="11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6"/>
                <w:w w:val="116"/>
              </w:rPr>
              <w:t>ные воды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</w:rPr>
              <w:t>Урок 7. Подземные воды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202"/>
              <w:jc w:val="both"/>
              <w:rPr>
                <w:rFonts w:ascii="Times New Roman" w:hAnsi="Times New Roman"/>
                <w:color w:val="000000"/>
                <w:w w:val="109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09"/>
              </w:rPr>
              <w:t>Образование подземных вод. Грунтовые и межпластовые воды. Источники Тер</w:t>
            </w:r>
            <w:r w:rsidRPr="00653AA2">
              <w:rPr>
                <w:rFonts w:ascii="Times New Roman" w:hAnsi="Times New Roman"/>
                <w:color w:val="000000"/>
                <w:spacing w:val="-1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9"/>
              </w:rPr>
              <w:t xml:space="preserve">мальные и минеральные воды. Значение и охрана подземных вод.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20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09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09"/>
              </w:rPr>
              <w:t>Учебник, с. 94-95- 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8" w:right="15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12"/>
              </w:rPr>
              <w:t>Анализировать</w:t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t xml:space="preserve"> модели (иллюстра</w:t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>ции) «Подземные воды», Артезиа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>нские воды».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4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2"/>
              </w:rPr>
              <w:t>Находить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 xml:space="preserve"> дополнительную инфор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>мацию (в Интернете, других источ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2"/>
              </w:rPr>
              <w:t>никах) о значении, разных видов под</w:t>
            </w:r>
            <w:r w:rsidRPr="00653AA2">
              <w:rPr>
                <w:rFonts w:ascii="Times New Roman" w:hAnsi="Times New Roman"/>
                <w:color w:val="000000"/>
                <w:spacing w:val="-6"/>
                <w:w w:val="112"/>
              </w:rPr>
              <w:t>земных вод и минеральных источников для человека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tabs>
                <w:tab w:val="left" w:pos="1344"/>
              </w:tabs>
              <w:spacing w:after="0"/>
              <w:ind w:right="13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5"/>
                <w:w w:val="112"/>
              </w:rPr>
              <w:t>Ледники—главные аккуму</w:t>
            </w:r>
            <w:r w:rsidRPr="00653AA2">
              <w:rPr>
                <w:rFonts w:ascii="Times New Roman" w:hAnsi="Times New Roman"/>
                <w:color w:val="000000"/>
                <w:spacing w:val="-5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t xml:space="preserve">ляторы пресной воды на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 xml:space="preserve">Земле. Покровные и горные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 xml:space="preserve">ледники, многолетняя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>мерзлота: географическое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br/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t>распространение, воздей</w:t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>ствие на хозяйственную де</w:t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t>ятельность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</w:rPr>
              <w:t>Урок 8  Ледники и многолетняя мерзлота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67" w:right="221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6"/>
                <w:w w:val="113"/>
              </w:rPr>
              <w:t>Горные и покровные ледники. Айс</w:t>
            </w:r>
            <w:r w:rsidRPr="00653AA2">
              <w:rPr>
                <w:rFonts w:ascii="Times New Roman" w:hAnsi="Times New Roman"/>
                <w:color w:val="000000"/>
                <w:spacing w:val="-6"/>
                <w:w w:val="113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3"/>
              </w:rPr>
              <w:t>берги. Многолетняя мерзлота: распро</w:t>
            </w:r>
            <w:r w:rsidRPr="00653AA2">
              <w:rPr>
                <w:rFonts w:ascii="Times New Roman" w:hAnsi="Times New Roman"/>
                <w:color w:val="000000"/>
                <w:spacing w:val="-2"/>
                <w:w w:val="113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3"/>
              </w:rPr>
              <w:t>странение, воздействие на хозяйство.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67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3"/>
                <w:w w:val="107"/>
              </w:rPr>
              <w:t>Оледенения.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07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Учебник, с. 96-97; Ат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  <w:t xml:space="preserve">лас, с. 8-9, с. 26-27;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7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spacing w:val="-3"/>
                <w:w w:val="112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2"/>
              </w:rPr>
              <w:t>Решать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 xml:space="preserve">  познавательные  задачи  по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2"/>
              </w:rPr>
              <w:t>выявлению    закономерностей    рас</w:t>
            </w:r>
            <w:r w:rsidRPr="00653AA2">
              <w:rPr>
                <w:rFonts w:ascii="Times New Roman" w:hAnsi="Times New Roman"/>
                <w:color w:val="000000"/>
                <w:spacing w:val="-7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>пространения ледников и мерзлоты.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spacing w:val="-2"/>
                <w:w w:val="112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12"/>
              </w:rPr>
              <w:t>Описывать</w:t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t xml:space="preserve"> географическое положе</w:t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softHyphen/>
              <w:t xml:space="preserve">ние областей оледенения. </w:t>
            </w:r>
            <w:r w:rsidRPr="00653AA2">
              <w:rPr>
                <w:rFonts w:ascii="Times New Roman" w:hAnsi="Times New Roman"/>
                <w:b/>
                <w:color w:val="000000"/>
                <w:spacing w:val="-1"/>
                <w:w w:val="112"/>
              </w:rPr>
              <w:t>Находить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 xml:space="preserve">  информацию  и  </w:t>
            </w:r>
            <w:r w:rsidRPr="00653AA2">
              <w:rPr>
                <w:rFonts w:ascii="Times New Roman" w:hAnsi="Times New Roman"/>
                <w:b/>
                <w:color w:val="000000"/>
                <w:spacing w:val="-1"/>
                <w:w w:val="112"/>
              </w:rPr>
              <w:t xml:space="preserve">готовить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2"/>
              </w:rPr>
              <w:t>сообщение (презентацию) об особен</w:t>
            </w:r>
            <w:r w:rsidRPr="00653AA2">
              <w:rPr>
                <w:rFonts w:ascii="Times New Roman" w:hAnsi="Times New Roman"/>
                <w:color w:val="000000"/>
                <w:spacing w:val="-6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ностях хозяйственной деятельности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>в условиях многолетней мерзлоты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tabs>
                <w:tab w:val="left" w:pos="1344"/>
              </w:tabs>
              <w:spacing w:after="0"/>
              <w:ind w:right="13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t xml:space="preserve">Человек и гидросфера.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>Проблемы, связанные с ог</w:t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 xml:space="preserve">раниченными запасами 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>пресной воды на Земле, и пути их решения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9"/>
              </w:rPr>
              <w:t>Урок 9. Человек и гидросфера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w w:val="111"/>
              </w:rPr>
            </w:pPr>
            <w:r w:rsidRPr="00653AA2">
              <w:rPr>
                <w:rFonts w:ascii="Times New Roman" w:hAnsi="Times New Roman"/>
                <w:color w:val="000000"/>
                <w:spacing w:val="-6"/>
                <w:w w:val="111"/>
              </w:rPr>
              <w:t xml:space="preserve">Объёмы потребления пресной воды.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1"/>
              </w:rPr>
              <w:t>Пути решения водных проблем. Источ</w:t>
            </w:r>
            <w:r w:rsidRPr="00653AA2">
              <w:rPr>
                <w:rFonts w:ascii="Times New Roman" w:hAnsi="Times New Roman"/>
                <w:color w:val="000000"/>
                <w:spacing w:val="-7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ники загрязнения гидросферы, меры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t xml:space="preserve">по сохранению качества вод.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5"/>
                <w:w w:val="111"/>
              </w:rPr>
            </w:pPr>
            <w:r w:rsidRPr="00653AA2">
              <w:rPr>
                <w:rFonts w:ascii="Times New Roman" w:hAnsi="Times New Roman"/>
                <w:i/>
                <w:color w:val="000000"/>
                <w:spacing w:val="-5"/>
                <w:w w:val="111"/>
              </w:rPr>
              <w:t>Практическая работа</w:t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t xml:space="preserve"> «</w:t>
            </w:r>
            <w:r w:rsidRPr="00653AA2">
              <w:rPr>
                <w:rFonts w:ascii="Times New Roman" w:hAnsi="Times New Roman"/>
                <w:color w:val="000000"/>
                <w:spacing w:val="-1"/>
                <w:w w:val="110"/>
              </w:rPr>
              <w:t>Описание реки своей местнос</w:t>
            </w:r>
            <w:r w:rsidRPr="00653AA2">
              <w:rPr>
                <w:rFonts w:ascii="Times New Roman" w:hAnsi="Times New Roman"/>
                <w:color w:val="000000"/>
                <w:spacing w:val="-1"/>
                <w:w w:val="110"/>
              </w:rPr>
              <w:softHyphen/>
              <w:t>ти»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3"/>
                <w:w w:val="111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 xml:space="preserve">Учебник, с. 98-99;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2"/>
              </w:rPr>
              <w:t>Находить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 информацию и </w:t>
            </w:r>
            <w:r w:rsidRPr="00653AA2">
              <w:rPr>
                <w:rFonts w:ascii="Times New Roman" w:hAnsi="Times New Roman"/>
                <w:b/>
                <w:color w:val="000000"/>
                <w:w w:val="112"/>
              </w:rPr>
              <w:t>готовить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 сообщение (презентацию) о редких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 xml:space="preserve">и исчезающих обитателях Мирового 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>океана; об особо охраняемых аква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softHyphen/>
              <w:t>ториях  и  других  объектах  гидро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 xml:space="preserve">сферы;   о  наводнениях   и  способах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>борьбы с ними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color w:val="000000"/>
                <w:spacing w:val="-10"/>
                <w:w w:val="111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7"/>
                <w:w w:val="111"/>
              </w:rPr>
              <w:t xml:space="preserve">Урок 10. Обобщающий урок по теме </w:t>
            </w:r>
            <w:r w:rsidRPr="00653AA2">
              <w:rPr>
                <w:rFonts w:ascii="Times New Roman" w:hAnsi="Times New Roman"/>
                <w:b/>
                <w:color w:val="000000"/>
                <w:spacing w:val="-10"/>
                <w:w w:val="111"/>
              </w:rPr>
              <w:t>«Гидросфера — водная оболочка Земли»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5"/>
                <w:w w:val="111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t xml:space="preserve">Учебник, с. 82-100; 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Атлас, с. 8-9, 26-31;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1"/>
              </w:rPr>
              <w:t>Электронное прило</w:t>
            </w:r>
            <w:r w:rsidRPr="00653AA2">
              <w:rPr>
                <w:rFonts w:ascii="Times New Roman" w:hAnsi="Times New Roman"/>
                <w:color w:val="000000"/>
                <w:spacing w:val="-4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>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86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Предлагается несколько вариантов </w:t>
            </w:r>
            <w:r w:rsidRPr="00653AA2">
              <w:rPr>
                <w:rFonts w:ascii="Times New Roman" w:hAnsi="Times New Roman"/>
                <w:color w:val="000000"/>
                <w:spacing w:val="-2"/>
                <w:w w:val="106"/>
              </w:rPr>
              <w:t>проведения обобщающего урока;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29" w:right="6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7"/>
                <w:w w:val="106"/>
              </w:rPr>
              <w:t>— подготовленное обсуждение Проб</w:t>
            </w:r>
            <w:r w:rsidRPr="00653AA2">
              <w:rPr>
                <w:rFonts w:ascii="Times New Roman" w:hAnsi="Times New Roman"/>
                <w:color w:val="000000"/>
                <w:spacing w:val="-7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>лем, предлагаемых в рубрике «Под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softHyphen/>
              <w:t>ведём итоги». Учебник, с. 100;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8" w:right="3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5"/>
                <w:w w:val="115"/>
              </w:rPr>
              <w:t>— выполнение вариантов контроль</w:t>
            </w:r>
            <w:r w:rsidRPr="00653AA2">
              <w:rPr>
                <w:rFonts w:ascii="Times New Roman" w:hAnsi="Times New Roman"/>
                <w:color w:val="000000"/>
                <w:spacing w:val="-5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5"/>
              </w:rPr>
              <w:t>ной работы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i/>
                <w:iCs/>
                <w:color w:val="000000"/>
                <w:w w:val="124"/>
              </w:rPr>
              <w:t>Атмосфера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24"/>
              </w:rPr>
              <w:t>—</w:t>
            </w:r>
            <w:r w:rsidRPr="00653AA2">
              <w:rPr>
                <w:rFonts w:ascii="Times New Roman" w:hAnsi="Times New Roman"/>
                <w:b/>
                <w:bCs/>
                <w:i/>
                <w:iCs/>
                <w:color w:val="000000"/>
                <w:w w:val="124"/>
              </w:rPr>
              <w:t>воздушная оболочка Земли (10 ч)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7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5"/>
                <w:w w:val="106"/>
              </w:rPr>
              <w:t xml:space="preserve">Состав      атмосферы,      ее </w:t>
            </w:r>
            <w:r w:rsidRPr="00653AA2">
              <w:rPr>
                <w:rFonts w:ascii="Times New Roman" w:hAnsi="Times New Roman"/>
                <w:color w:val="000000"/>
                <w:spacing w:val="-2"/>
                <w:w w:val="106"/>
              </w:rPr>
              <w:t>структура.    Значение   ат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>мосферы на Земле</w:t>
            </w:r>
          </w:p>
          <w:p w:rsidR="00A93A2B" w:rsidRPr="00653AA2" w:rsidRDefault="00A93A2B" w:rsidP="00653AA2">
            <w:pPr>
              <w:framePr w:h="220" w:hRule="exact" w:hSpace="38" w:vSpace="58" w:wrap="auto" w:vAnchor="text" w:hAnchor="text" w:x="1316" w:y="59" w:anchorLock="1"/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</w:rPr>
              <w:t xml:space="preserve">для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4"/>
              </w:rPr>
              <w:t>жизни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34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10"/>
              </w:rPr>
              <w:t>Урок 11. Атмосфера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3"/>
                <w:w w:val="116"/>
              </w:rPr>
            </w:pPr>
            <w:r w:rsidRPr="00653AA2">
              <w:rPr>
                <w:rFonts w:ascii="Times New Roman" w:hAnsi="Times New Roman"/>
                <w:color w:val="000000"/>
                <w:spacing w:val="-2"/>
                <w:w w:val="116"/>
              </w:rPr>
              <w:t xml:space="preserve">Состав воздуха атмосферы. Строение 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 xml:space="preserve">атмосферы (тропосфера, стратосфера,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6"/>
              </w:rPr>
              <w:t xml:space="preserve">верхние слои атмосферы, ионосфера).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6"/>
              </w:rPr>
              <w:t xml:space="preserve">Значение атмосферы.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6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6"/>
              </w:rPr>
              <w:t xml:space="preserve">Учебник, с, 102-103; Атлас, с. 32;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6"/>
              </w:rPr>
              <w:t xml:space="preserve">Электронное приложение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6"/>
              </w:rPr>
              <w:t>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color w:val="000000"/>
                <w:spacing w:val="-1"/>
                <w:w w:val="113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3"/>
              </w:rPr>
              <w:t>Составлять</w:t>
            </w:r>
            <w:r w:rsidRPr="00653AA2">
              <w:rPr>
                <w:rFonts w:ascii="Times New Roman" w:hAnsi="Times New Roman"/>
                <w:color w:val="000000"/>
                <w:w w:val="113"/>
              </w:rPr>
              <w:t xml:space="preserve"> и </w:t>
            </w:r>
            <w:r w:rsidRPr="00653AA2">
              <w:rPr>
                <w:rFonts w:ascii="Times New Roman" w:hAnsi="Times New Roman"/>
                <w:b/>
                <w:color w:val="000000"/>
                <w:w w:val="113"/>
              </w:rPr>
              <w:t>анализировать</w:t>
            </w:r>
            <w:r w:rsidRPr="00653AA2">
              <w:rPr>
                <w:rFonts w:ascii="Times New Roman" w:hAnsi="Times New Roman"/>
                <w:color w:val="000000"/>
                <w:w w:val="113"/>
              </w:rPr>
              <w:t xml:space="preserve"> схему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3"/>
              </w:rPr>
              <w:t xml:space="preserve">«Значение атмосферы для Земли».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3"/>
              </w:rPr>
              <w:t>Объяснять</w:t>
            </w:r>
            <w:r w:rsidRPr="00653AA2">
              <w:rPr>
                <w:rFonts w:ascii="Times New Roman" w:hAnsi="Times New Roman"/>
                <w:color w:val="000000"/>
                <w:w w:val="113"/>
              </w:rPr>
              <w:t xml:space="preserve"> значение атмосферы</w:t>
            </w:r>
            <w:r w:rsidRPr="00653AA2">
              <w:rPr>
                <w:rFonts w:ascii="Times New Roman" w:hAnsi="Times New Roman"/>
                <w:color w:val="000000"/>
                <w:spacing w:val="-2"/>
                <w:w w:val="113"/>
              </w:rPr>
              <w:t>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13"/>
              </w:rPr>
              <w:t>Находить</w:t>
            </w:r>
            <w:r w:rsidRPr="00653AA2">
              <w:rPr>
                <w:rFonts w:ascii="Times New Roman" w:hAnsi="Times New Roman"/>
                <w:color w:val="000000"/>
                <w:spacing w:val="-4"/>
                <w:w w:val="113"/>
              </w:rPr>
              <w:t xml:space="preserve"> дополнительную инфор</w:t>
            </w:r>
            <w:r w:rsidRPr="00653AA2">
              <w:rPr>
                <w:rFonts w:ascii="Times New Roman" w:hAnsi="Times New Roman"/>
                <w:color w:val="000000"/>
                <w:spacing w:val="-4"/>
                <w:w w:val="113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3"/>
              </w:rPr>
              <w:t>мацию (в Интернете, других источ</w:t>
            </w:r>
            <w:r w:rsidRPr="00653AA2">
              <w:rPr>
                <w:rFonts w:ascii="Times New Roman" w:hAnsi="Times New Roman"/>
                <w:color w:val="000000"/>
                <w:w w:val="113"/>
              </w:rPr>
              <w:softHyphen/>
              <w:t xml:space="preserve">никах) о роли газов атмосферы для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3"/>
              </w:rPr>
              <w:t xml:space="preserve">природных процессов. </w:t>
            </w:r>
            <w:r w:rsidRPr="00653AA2">
              <w:rPr>
                <w:rFonts w:ascii="Times New Roman" w:hAnsi="Times New Roman"/>
                <w:b/>
                <w:color w:val="000000"/>
                <w:spacing w:val="-1"/>
                <w:w w:val="113"/>
              </w:rPr>
              <w:t>Высказывать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3"/>
              </w:rPr>
              <w:t xml:space="preserve"> мнение об утвержде</w:t>
            </w:r>
            <w:r w:rsidRPr="00653AA2">
              <w:rPr>
                <w:rFonts w:ascii="Times New Roman" w:hAnsi="Times New Roman"/>
                <w:color w:val="000000"/>
                <w:spacing w:val="-1"/>
                <w:w w:val="113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6"/>
                <w:w w:val="113"/>
              </w:rPr>
              <w:t>нии: «Тропосфера — «кухня погоды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</w:rPr>
              <w:t>Нагревание атмосферы, температура, распределение тепла на Земле. Построение графиков изменения температуры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96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8"/>
              </w:rPr>
              <w:t>Урок 12. Температура воздуха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w w:val="111"/>
              </w:rPr>
            </w:pPr>
            <w:r w:rsidRPr="00653AA2">
              <w:rPr>
                <w:rFonts w:ascii="Times New Roman" w:hAnsi="Times New Roman"/>
                <w:color w:val="000000"/>
                <w:w w:val="111"/>
              </w:rPr>
              <w:t>Нагревание воздуха, зависимость тем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softHyphen/>
              <w:t>пературы от высоты, угла падения сол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softHyphen/>
              <w:t>нечных лучей, характера поверхности. Годовые и суточные изменения темпе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>ратуры   воздуха.   Амплитуда  темпера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тур. Изотермы. Парниковый эффект.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spacing w:val="-9"/>
                <w:w w:val="119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2"/>
              </w:rPr>
              <w:t xml:space="preserve">Практическая работа 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>«Наблюдения за погодой и ведение дневника погоды»</w:t>
            </w:r>
            <w:r w:rsidRPr="00653AA2">
              <w:rPr>
                <w:rFonts w:ascii="Times New Roman" w:hAnsi="Times New Roman"/>
                <w:color w:val="000000"/>
                <w:spacing w:val="-9"/>
                <w:w w:val="119"/>
              </w:rPr>
              <w:t xml:space="preserve">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3"/>
                <w:w w:val="119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9"/>
              </w:rPr>
              <w:t xml:space="preserve">Учебник,  с.   104-105;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9"/>
              </w:rPr>
              <w:t xml:space="preserve">Атлас,   с.    32-35;  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9"/>
              </w:rPr>
              <w:t>практичес</w:t>
            </w:r>
            <w:r w:rsidRPr="00653AA2">
              <w:rPr>
                <w:rFonts w:ascii="Times New Roman" w:hAnsi="Times New Roman"/>
                <w:color w:val="000000"/>
                <w:spacing w:val="-5"/>
                <w:w w:val="11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7"/>
                <w:w w:val="119"/>
              </w:rPr>
              <w:t xml:space="preserve">кая работа 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>«Наблюдения за погодой и ведение дневника погоды»</w:t>
            </w:r>
            <w:r w:rsidRPr="00653AA2">
              <w:rPr>
                <w:rFonts w:ascii="Times New Roman" w:hAnsi="Times New Roman"/>
                <w:color w:val="000000"/>
                <w:spacing w:val="-7"/>
                <w:w w:val="119"/>
              </w:rPr>
              <w:t>;</w:t>
            </w:r>
            <w:r w:rsidRPr="00653AA2">
              <w:rPr>
                <w:rFonts w:ascii="Times New Roman" w:hAnsi="Times New Roman"/>
                <w:color w:val="000000"/>
                <w:spacing w:val="-9"/>
                <w:w w:val="119"/>
              </w:rPr>
              <w:t xml:space="preserve"> Электронное при</w:t>
            </w:r>
            <w:r w:rsidRPr="00653AA2">
              <w:rPr>
                <w:rFonts w:ascii="Times New Roman" w:hAnsi="Times New Roman"/>
                <w:color w:val="000000"/>
                <w:spacing w:val="-9"/>
                <w:w w:val="11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7"/>
                <w:w w:val="119"/>
              </w:rPr>
              <w:t>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38"/>
              <w:jc w:val="both"/>
              <w:rPr>
                <w:rFonts w:ascii="Times New Roman" w:hAnsi="Times New Roman"/>
                <w:color w:val="000000"/>
                <w:spacing w:val="-3"/>
                <w:w w:val="112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2"/>
              </w:rPr>
              <w:t>Вычерчивать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 и </w:t>
            </w:r>
            <w:r w:rsidRPr="00653AA2">
              <w:rPr>
                <w:rFonts w:ascii="Times New Roman" w:hAnsi="Times New Roman"/>
                <w:b/>
                <w:color w:val="000000"/>
                <w:w w:val="112"/>
              </w:rPr>
              <w:t>анализировать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 гра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t>фики изменения температуры в тече</w:t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>ние суток на основе данных дневни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2"/>
              </w:rPr>
              <w:t xml:space="preserve">ков наблюдений погоды. </w:t>
            </w:r>
            <w:r w:rsidRPr="00653AA2">
              <w:rPr>
                <w:rFonts w:ascii="Times New Roman" w:hAnsi="Times New Roman"/>
                <w:b/>
                <w:color w:val="000000"/>
                <w:spacing w:val="-3"/>
                <w:w w:val="112"/>
              </w:rPr>
              <w:t>Вычислять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 xml:space="preserve"> средние суточные темпе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softHyphen/>
              <w:t xml:space="preserve">ратуры и амплитуду температур.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3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12"/>
              </w:rPr>
              <w:t>Анализировать</w:t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t xml:space="preserve"> графики годового хо</w:t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softHyphen/>
              <w:t>да температур.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spacing w:val="-5"/>
                <w:w w:val="112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2"/>
              </w:rPr>
              <w:t>Решать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 xml:space="preserve"> задачи на определение сред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>ней месячной температуры, измене</w:t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 xml:space="preserve">ния температуры с высотой. </w:t>
            </w:r>
            <w:r w:rsidRPr="00653AA2">
              <w:rPr>
                <w:rFonts w:ascii="Times New Roman" w:hAnsi="Times New Roman"/>
                <w:b/>
                <w:color w:val="000000"/>
                <w:w w:val="112"/>
              </w:rPr>
              <w:t>Выявлять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 зависимость температуры от угла падения солнечных лучей на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 xml:space="preserve">основе   анализа   иллюстраций   или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2"/>
              </w:rPr>
              <w:t>наблюдения действующих моделей.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5"/>
                <w:w w:val="112"/>
              </w:rPr>
              <w:t>Выявлять</w:t>
            </w:r>
            <w:r w:rsidRPr="00653AA2">
              <w:rPr>
                <w:rFonts w:ascii="Times New Roman" w:hAnsi="Times New Roman"/>
                <w:color w:val="000000"/>
                <w:spacing w:val="-5"/>
                <w:w w:val="112"/>
              </w:rPr>
              <w:t xml:space="preserve"> изменение температур по  широте на основе анализа карт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7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7"/>
              </w:rPr>
              <w:t>Влага в атмосфере. Облач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  <w:t>ность и её влияние на пого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 xml:space="preserve">ду. Построение графиков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изменения облачности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29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8"/>
              </w:rPr>
              <w:t>Урок 13. Влажность воздуха. Облака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34"/>
              <w:jc w:val="both"/>
              <w:rPr>
                <w:rFonts w:ascii="Times New Roman" w:hAnsi="Times New Roman"/>
                <w:color w:val="000000"/>
                <w:spacing w:val="-6"/>
                <w:w w:val="119"/>
              </w:rPr>
            </w:pPr>
            <w:r w:rsidRPr="00653AA2">
              <w:rPr>
                <w:rFonts w:ascii="Times New Roman" w:hAnsi="Times New Roman"/>
                <w:color w:val="000000"/>
                <w:spacing w:val="-8"/>
                <w:w w:val="119"/>
              </w:rPr>
              <w:t xml:space="preserve">Водяной пар в атмосфере. Абсолютная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9"/>
              </w:rPr>
              <w:t xml:space="preserve">и относительная влажность. Туман.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9"/>
              </w:rPr>
              <w:t xml:space="preserve">Облака, облачность. Виды облаков.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3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1"/>
                <w:w w:val="119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9"/>
              </w:rPr>
              <w:t xml:space="preserve">Учебник, с. 106-107;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9"/>
              </w:rPr>
              <w:t xml:space="preserve">Атлас, с. 32-33; </w:t>
            </w:r>
            <w:r w:rsidRPr="00653AA2">
              <w:rPr>
                <w:rFonts w:ascii="Times New Roman" w:hAnsi="Times New Roman"/>
                <w:color w:val="000000"/>
                <w:spacing w:val="-8"/>
                <w:w w:val="125"/>
              </w:rPr>
              <w:t>Электронное приложе</w:t>
            </w:r>
            <w:r w:rsidRPr="00653AA2">
              <w:rPr>
                <w:rFonts w:ascii="Times New Roman" w:hAnsi="Times New Roman"/>
                <w:color w:val="000000"/>
                <w:spacing w:val="-8"/>
                <w:w w:val="125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>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spacing w:val="-4"/>
                <w:w w:val="111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11"/>
              </w:rPr>
              <w:t>Измерять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 xml:space="preserve"> относительную влажность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1"/>
              </w:rPr>
              <w:t xml:space="preserve">воздуха с помощью гигрометра.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spacing w:val="-2"/>
                <w:w w:val="111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  <w:w w:val="111"/>
              </w:rPr>
              <w:t>Решать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11"/>
              </w:rPr>
              <w:t xml:space="preserve"> задачи по расчёту абсолют</w:t>
            </w:r>
            <w:r w:rsidRPr="00653AA2">
              <w:rPr>
                <w:rFonts w:ascii="Times New Roman" w:hAnsi="Times New Roman"/>
                <w:color w:val="000000"/>
                <w:spacing w:val="-1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ной и относительной влажности на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1"/>
              </w:rPr>
              <w:t xml:space="preserve">основе имеющихся данных.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1"/>
              </w:rPr>
              <w:t>Наблюдать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 за облаками, </w:t>
            </w:r>
            <w:r w:rsidRPr="00653AA2">
              <w:rPr>
                <w:rFonts w:ascii="Times New Roman" w:hAnsi="Times New Roman"/>
                <w:b/>
                <w:color w:val="000000"/>
                <w:w w:val="111"/>
              </w:rPr>
              <w:t>составлять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 их описание по облику, </w:t>
            </w:r>
            <w:r w:rsidRPr="00653AA2">
              <w:rPr>
                <w:rFonts w:ascii="Times New Roman" w:hAnsi="Times New Roman"/>
                <w:b/>
                <w:color w:val="000000"/>
                <w:w w:val="111"/>
              </w:rPr>
              <w:t xml:space="preserve">определять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t>облачность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7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t>Атмосферные осадки, их виды, условия образова</w:t>
            </w:r>
            <w:r w:rsidRPr="00653AA2">
              <w:rPr>
                <w:rFonts w:ascii="Times New Roman" w:hAnsi="Times New Roman"/>
                <w:color w:val="000000"/>
                <w:spacing w:val="-4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>ния. Распределение влаги на поверхности Земли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29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6"/>
              </w:rPr>
              <w:t>Урок 14. Атмосферные осадки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48" w:right="67"/>
              <w:jc w:val="both"/>
              <w:rPr>
                <w:rFonts w:ascii="Times New Roman" w:hAnsi="Times New Roman"/>
                <w:color w:val="000000"/>
                <w:spacing w:val="-1"/>
                <w:w w:val="112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 xml:space="preserve">Образование осадков, неравномерность 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распределения на Земле. Диаграммы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2"/>
              </w:rPr>
              <w:t>годового распределения осадков. Спосо</w:t>
            </w:r>
            <w:r w:rsidRPr="00653AA2">
              <w:rPr>
                <w:rFonts w:ascii="Times New Roman" w:hAnsi="Times New Roman"/>
                <w:color w:val="000000"/>
                <w:spacing w:val="-5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 xml:space="preserve">бы отображения осадков на картах.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48" w:right="6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3"/>
                <w:w w:val="112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2"/>
              </w:rPr>
              <w:t xml:space="preserve">Учебник, с. 108-109; </w:t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Атлас, с. 32-33, 35;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rPr>
                <w:rFonts w:ascii="Times New Roman" w:hAnsi="Times New Roman"/>
                <w:color w:val="000000"/>
                <w:spacing w:val="-1"/>
                <w:w w:val="111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1"/>
              </w:rPr>
              <w:t>Анализировать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 и </w:t>
            </w:r>
            <w:r w:rsidRPr="00653AA2">
              <w:rPr>
                <w:rFonts w:ascii="Times New Roman" w:hAnsi="Times New Roman"/>
                <w:b/>
                <w:color w:val="000000"/>
                <w:w w:val="111"/>
              </w:rPr>
              <w:t>строить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 по имею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>щимся данным диаграммы распреде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1"/>
              </w:rPr>
              <w:t>ления годовых осадков по месяцам.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1"/>
              </w:rPr>
              <w:t>Решать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 задачи по расчёту годового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1"/>
              </w:rPr>
              <w:t>количества осадков на основе имею</w:t>
            </w:r>
            <w:r w:rsidRPr="00653AA2">
              <w:rPr>
                <w:rFonts w:ascii="Times New Roman" w:hAnsi="Times New Roman"/>
                <w:color w:val="000000"/>
                <w:spacing w:val="-2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1"/>
              </w:rPr>
              <w:t>щихся данных.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6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6"/>
                <w:w w:val="111"/>
              </w:rPr>
              <w:t>Определять</w:t>
            </w:r>
            <w:r w:rsidRPr="00653AA2">
              <w:rPr>
                <w:rFonts w:ascii="Times New Roman" w:hAnsi="Times New Roman"/>
                <w:color w:val="000000"/>
                <w:spacing w:val="-6"/>
                <w:w w:val="111"/>
              </w:rPr>
              <w:t xml:space="preserve"> способы отображения ви</w:t>
            </w:r>
            <w:r w:rsidRPr="00653AA2">
              <w:rPr>
                <w:rFonts w:ascii="Times New Roman" w:hAnsi="Times New Roman"/>
                <w:color w:val="000000"/>
                <w:spacing w:val="-6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>дов осадков и их количества на кар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softHyphen/>
              <w:t>тах погоды и климатических картах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7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02"/>
              </w:rPr>
              <w:t xml:space="preserve">Атмосферное давление. </w:t>
            </w:r>
            <w:r w:rsidRPr="00653AA2">
              <w:rPr>
                <w:rFonts w:ascii="Times New Roman" w:hAnsi="Times New Roman"/>
                <w:color w:val="000000"/>
                <w:w w:val="102"/>
              </w:rPr>
              <w:t>Изменение атмосферного давления с высотой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86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7"/>
              </w:rPr>
              <w:t>Урок 15. Атмосферное давление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6"/>
              <w:jc w:val="both"/>
              <w:rPr>
                <w:rFonts w:ascii="Times New Roman" w:hAnsi="Times New Roman"/>
                <w:color w:val="000000"/>
                <w:spacing w:val="-3"/>
                <w:w w:val="111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11"/>
              </w:rPr>
              <w:t>Понятие «атмосферное давление». Из</w:t>
            </w:r>
            <w:r w:rsidRPr="00653AA2">
              <w:rPr>
                <w:rFonts w:ascii="Times New Roman" w:hAnsi="Times New Roman"/>
                <w:color w:val="000000"/>
                <w:spacing w:val="-1"/>
                <w:w w:val="111"/>
              </w:rPr>
              <w:softHyphen/>
              <w:t>мерение атмосферного давления: баро</w:t>
            </w:r>
            <w:r w:rsidRPr="00653AA2">
              <w:rPr>
                <w:rFonts w:ascii="Times New Roman" w:hAnsi="Times New Roman"/>
                <w:color w:val="000000"/>
                <w:spacing w:val="-1"/>
                <w:w w:val="111"/>
              </w:rPr>
              <w:softHyphen/>
              <w:t xml:space="preserve">метр, единицы измерения. Причины изменения давления. Географические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 xml:space="preserve">особенности распределения давления.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6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1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>Учебник, с. 110; Атлас, с. 32-33; 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3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1"/>
              </w:rPr>
              <w:t>Измерять</w:t>
            </w:r>
            <w:r w:rsidRPr="00653AA2">
              <w:rPr>
                <w:rFonts w:ascii="Times New Roman" w:hAnsi="Times New Roman"/>
                <w:color w:val="000000"/>
                <w:spacing w:val="-1"/>
              </w:rPr>
              <w:t xml:space="preserve">     атмосферное     давление </w:t>
            </w:r>
            <w:r w:rsidRPr="00653AA2">
              <w:rPr>
                <w:rFonts w:ascii="Times New Roman" w:hAnsi="Times New Roman"/>
                <w:color w:val="000000"/>
                <w:spacing w:val="-3"/>
              </w:rPr>
              <w:t>с помощью барометра.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</w:rPr>
            </w:pPr>
            <w:r w:rsidRPr="00653AA2">
              <w:rPr>
                <w:rFonts w:ascii="Times New Roman" w:hAnsi="Times New Roman"/>
                <w:b/>
                <w:color w:val="000000"/>
              </w:rPr>
              <w:t>Решать</w:t>
            </w:r>
            <w:r w:rsidRPr="00653AA2">
              <w:rPr>
                <w:rFonts w:ascii="Times New Roman" w:hAnsi="Times New Roman"/>
                <w:color w:val="000000"/>
              </w:rPr>
              <w:t xml:space="preserve"> задачи по расчёту величины давления на разной высоте.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</w:rPr>
              <w:t>Объяснять</w:t>
            </w:r>
            <w:r w:rsidRPr="00653AA2">
              <w:rPr>
                <w:rFonts w:ascii="Times New Roman" w:hAnsi="Times New Roman"/>
                <w:color w:val="000000"/>
              </w:rPr>
              <w:t xml:space="preserve"> причину различий в ве</w:t>
            </w:r>
            <w:r w:rsidRPr="00653AA2">
              <w:rPr>
                <w:rFonts w:ascii="Times New Roman" w:hAnsi="Times New Roman"/>
                <w:color w:val="00000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</w:rPr>
              <w:t xml:space="preserve">личине      атмосферного      давления </w:t>
            </w:r>
            <w:r w:rsidRPr="00653AA2">
              <w:rPr>
                <w:rFonts w:ascii="Times New Roman" w:hAnsi="Times New Roman"/>
                <w:color w:val="000000"/>
              </w:rPr>
              <w:t xml:space="preserve">в разных широтных поясах Земли. </w:t>
            </w:r>
            <w:r w:rsidRPr="00653AA2">
              <w:rPr>
                <w:rFonts w:ascii="Times New Roman" w:hAnsi="Times New Roman"/>
                <w:b/>
                <w:color w:val="000000"/>
                <w:spacing w:val="-1"/>
              </w:rPr>
              <w:t>Определять</w:t>
            </w:r>
            <w:r w:rsidRPr="00653AA2">
              <w:rPr>
                <w:rFonts w:ascii="Times New Roman" w:hAnsi="Times New Roman"/>
                <w:color w:val="000000"/>
                <w:spacing w:val="-1"/>
              </w:rPr>
              <w:t xml:space="preserve">   способы    отображения </w:t>
            </w:r>
            <w:r w:rsidRPr="00653AA2">
              <w:rPr>
                <w:rFonts w:ascii="Times New Roman" w:hAnsi="Times New Roman"/>
                <w:color w:val="000000"/>
                <w:spacing w:val="-2"/>
              </w:rPr>
              <w:t xml:space="preserve">величины    атмосферного    давления </w:t>
            </w:r>
            <w:r w:rsidRPr="00653AA2">
              <w:rPr>
                <w:rFonts w:ascii="Times New Roman" w:hAnsi="Times New Roman"/>
                <w:color w:val="000000"/>
              </w:rPr>
              <w:t>на картах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6"/>
              </w:rPr>
              <w:t>Ветры. Направление и сила ветра. Роза ветров. Посто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softHyphen/>
              <w:t>янные ветры Земли. Пост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06"/>
              </w:rPr>
              <w:t>роение розы ветров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2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0"/>
              </w:rPr>
              <w:t>Урок 16.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2"/>
                <w:w w:val="110"/>
              </w:rPr>
              <w:t xml:space="preserve">Ветер 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 xml:space="preserve">Ветры: образование, характеристики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t xml:space="preserve">(направление, скорость, сила). Роза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>ветров. Постоянные, сезонные, суточ</w:t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t xml:space="preserve">ные ветры. Значение ветров. Ветряной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0"/>
              </w:rPr>
              <w:t>двигатель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10" w:right="3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0"/>
              </w:rPr>
              <w:t xml:space="preserve">Практическая работа 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>по вычерчива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>нию розы ветров.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62" w:right="5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0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 xml:space="preserve">Учебник, с. 111-113; Атлас, с. 33; </w:t>
            </w:r>
            <w:r w:rsidRPr="00653AA2">
              <w:rPr>
                <w:rFonts w:ascii="Times New Roman" w:hAnsi="Times New Roman"/>
                <w:color w:val="000000"/>
                <w:spacing w:val="-10"/>
                <w:w w:val="120"/>
              </w:rPr>
              <w:t>Элект</w:t>
            </w:r>
            <w:r w:rsidRPr="00653AA2">
              <w:rPr>
                <w:rFonts w:ascii="Times New Roman" w:hAnsi="Times New Roman"/>
                <w:color w:val="000000"/>
                <w:spacing w:val="-10"/>
                <w:w w:val="12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1"/>
                <w:w w:val="120"/>
              </w:rPr>
              <w:t>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4"/>
                <w:w w:val="108"/>
              </w:rPr>
              <w:t xml:space="preserve">Определять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8"/>
              </w:rPr>
              <w:t xml:space="preserve">направление и скорость 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>ветра с помощью флюгера (анемо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7"/>
                <w:w w:val="108"/>
              </w:rPr>
              <w:t>метра).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08"/>
              </w:rPr>
              <w:t xml:space="preserve">Определять </w:t>
            </w:r>
            <w:r w:rsidRPr="00653AA2">
              <w:rPr>
                <w:rFonts w:ascii="Times New Roman" w:hAnsi="Times New Roman"/>
                <w:color w:val="000000"/>
                <w:spacing w:val="-5"/>
                <w:w w:val="108"/>
              </w:rPr>
              <w:t xml:space="preserve">направление ветров </w:t>
            </w:r>
            <w:r w:rsidRPr="00653AA2">
              <w:rPr>
                <w:rFonts w:ascii="Times New Roman" w:hAnsi="Times New Roman"/>
                <w:color w:val="000000"/>
                <w:spacing w:val="-2"/>
                <w:w w:val="108"/>
              </w:rPr>
              <w:t>по картам.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4"/>
                <w:w w:val="108"/>
              </w:rPr>
              <w:t xml:space="preserve">Строить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8"/>
              </w:rPr>
              <w:t>розу ветров на основе име</w:t>
            </w:r>
            <w:r w:rsidRPr="00653AA2">
              <w:rPr>
                <w:rFonts w:ascii="Times New Roman" w:hAnsi="Times New Roman"/>
                <w:color w:val="000000"/>
                <w:spacing w:val="-4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>ющихся данных (в том числе днев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08"/>
              </w:rPr>
              <w:t xml:space="preserve">ника наблюдений погоды).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08"/>
              </w:rPr>
              <w:t xml:space="preserve">Объяснять </w:t>
            </w:r>
            <w:r w:rsidRPr="00653AA2">
              <w:rPr>
                <w:rFonts w:ascii="Times New Roman" w:hAnsi="Times New Roman"/>
                <w:color w:val="000000"/>
                <w:spacing w:val="-5"/>
                <w:w w:val="108"/>
              </w:rPr>
              <w:t xml:space="preserve">различия в скорости 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 xml:space="preserve">и силе ветра, причины изменения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8"/>
              </w:rPr>
              <w:t>направления ветров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-14" w:firstLine="14"/>
              <w:jc w:val="both"/>
              <w:rPr>
                <w:rFonts w:ascii="Times New Roman" w:hAnsi="Times New Roman"/>
                <w:color w:val="000000"/>
                <w:spacing w:val="-1"/>
                <w:w w:val="107"/>
              </w:rPr>
            </w:pP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Погода. Элементы погоды,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>способы их измерения, ме</w:t>
            </w:r>
            <w:r w:rsidRPr="00653AA2">
              <w:rPr>
                <w:rFonts w:ascii="Times New Roman" w:hAnsi="Times New Roman"/>
                <w:color w:val="000000"/>
                <w:spacing w:val="-2"/>
                <w:w w:val="107"/>
              </w:rPr>
              <w:t xml:space="preserve">теорологические приборы и инструменты. Чтение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>карт погоды.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30" w:hanging="12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>Прогнозы по</w:t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0"/>
                <w:w w:val="107"/>
              </w:rPr>
              <w:t>годы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110"/>
              <w:jc w:val="both"/>
              <w:rPr>
                <w:rFonts w:ascii="Times New Roman" w:hAnsi="Times New Roman"/>
                <w:b/>
                <w:bCs/>
                <w:color w:val="000000"/>
                <w:spacing w:val="-6"/>
                <w:w w:val="111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6"/>
                <w:w w:val="111"/>
              </w:rPr>
              <w:t xml:space="preserve">Урок 17.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6"/>
                <w:w w:val="111"/>
              </w:rPr>
              <w:t>Погода.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10"/>
              <w:jc w:val="both"/>
              <w:rPr>
                <w:rFonts w:ascii="Times New Roman" w:hAnsi="Times New Roman"/>
                <w:color w:val="000000"/>
                <w:spacing w:val="-4"/>
                <w:w w:val="111"/>
              </w:rPr>
            </w:pPr>
            <w:r w:rsidRPr="00653AA2">
              <w:rPr>
                <w:rFonts w:ascii="Times New Roman" w:hAnsi="Times New Roman"/>
                <w:color w:val="000000"/>
                <w:spacing w:val="-4"/>
                <w:w w:val="111"/>
              </w:rPr>
              <w:t>Погода и её элементы. Причины изме</w:t>
            </w:r>
            <w:r w:rsidRPr="00653AA2">
              <w:rPr>
                <w:rFonts w:ascii="Times New Roman" w:hAnsi="Times New Roman"/>
                <w:color w:val="000000"/>
                <w:spacing w:val="-4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t>нения погоды. Прогнозы погоды, си</w:t>
            </w:r>
            <w:r w:rsidRPr="00653AA2">
              <w:rPr>
                <w:rFonts w:ascii="Times New Roman" w:hAnsi="Times New Roman"/>
                <w:color w:val="000000"/>
                <w:spacing w:val="-3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t>ноптические карты. Получение инфор</w:t>
            </w:r>
            <w:r w:rsidRPr="00653AA2">
              <w:rPr>
                <w:rFonts w:ascii="Times New Roman" w:hAnsi="Times New Roman"/>
                <w:color w:val="000000"/>
                <w:spacing w:val="-5"/>
                <w:w w:val="11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1"/>
              </w:rPr>
              <w:t xml:space="preserve">мации для прогноза погоды.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1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1"/>
              </w:rPr>
              <w:t xml:space="preserve">Учебник, с. 114-115;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1"/>
              </w:rPr>
              <w:t xml:space="preserve">Атлас, с. 32-33;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1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3"/>
                <w:w w:val="107"/>
              </w:rPr>
              <w:t xml:space="preserve">Определять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7"/>
              </w:rPr>
              <w:t>с помощью метеороло</w:t>
            </w:r>
            <w:r w:rsidRPr="00653AA2">
              <w:rPr>
                <w:rFonts w:ascii="Times New Roman" w:hAnsi="Times New Roman"/>
                <w:color w:val="000000"/>
                <w:spacing w:val="-3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гических приборов показатели эле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07"/>
              </w:rPr>
              <w:t>ментов погоды.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38" w:right="13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4"/>
                <w:w w:val="109"/>
              </w:rPr>
              <w:t xml:space="preserve">Характеризовать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t xml:space="preserve">текущую погоду.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3"/>
                <w:w w:val="109"/>
              </w:rPr>
              <w:t xml:space="preserve">Устанавливать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9"/>
              </w:rPr>
              <w:t xml:space="preserve">взаимосвязи между </w:t>
            </w:r>
            <w:r w:rsidRPr="00653AA2">
              <w:rPr>
                <w:rFonts w:ascii="Times New Roman" w:hAnsi="Times New Roman"/>
                <w:color w:val="000000"/>
                <w:w w:val="109"/>
              </w:rPr>
              <w:t xml:space="preserve">элементами погоды на конкретных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9"/>
              </w:rPr>
              <w:t>примерах.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63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4"/>
                <w:w w:val="109"/>
              </w:rPr>
              <w:t xml:space="preserve">Овладевать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t xml:space="preserve">чтением карты погоды, 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09"/>
              </w:rPr>
              <w:t xml:space="preserve">описывать </w:t>
            </w:r>
            <w:r w:rsidRPr="00653AA2">
              <w:rPr>
                <w:rFonts w:ascii="Times New Roman" w:hAnsi="Times New Roman"/>
                <w:color w:val="000000"/>
                <w:w w:val="109"/>
              </w:rPr>
              <w:t>по карте погоды коли</w:t>
            </w:r>
            <w:r w:rsidRPr="00653AA2">
              <w:rPr>
                <w:rFonts w:ascii="Times New Roman" w:hAnsi="Times New Roman"/>
                <w:color w:val="000000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09"/>
              </w:rPr>
              <w:t>чественные и качественные показа</w:t>
            </w:r>
            <w:r w:rsidRPr="00653AA2">
              <w:rPr>
                <w:rFonts w:ascii="Times New Roman" w:hAnsi="Times New Roman"/>
                <w:color w:val="000000"/>
                <w:spacing w:val="-2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9"/>
              </w:rPr>
              <w:t>тели состояния атмосферы</w:t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t xml:space="preserve">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2"/>
                <w:w w:val="109"/>
              </w:rPr>
              <w:t xml:space="preserve">Описывать </w:t>
            </w:r>
            <w:r w:rsidRPr="00653AA2">
              <w:rPr>
                <w:rFonts w:ascii="Times New Roman" w:hAnsi="Times New Roman"/>
                <w:color w:val="000000"/>
                <w:spacing w:val="-2"/>
                <w:w w:val="109"/>
              </w:rPr>
              <w:t>погоду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38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10"/>
              </w:rPr>
              <w:t xml:space="preserve">Климат   и   климатические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0"/>
              </w:rPr>
              <w:t>пояса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43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6"/>
                <w:w w:val="105"/>
              </w:rPr>
              <w:t xml:space="preserve">Урок 18.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6"/>
                <w:w w:val="105"/>
              </w:rPr>
              <w:t>Климат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 w:right="11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5"/>
              </w:rPr>
              <w:t xml:space="preserve">Понятие о климате и его показателях.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5"/>
              </w:rPr>
              <w:t>Изображение климатических показате</w:t>
            </w:r>
            <w:r w:rsidRPr="00653AA2">
              <w:rPr>
                <w:rFonts w:ascii="Times New Roman" w:hAnsi="Times New Roman"/>
                <w:color w:val="000000"/>
                <w:spacing w:val="-1"/>
                <w:w w:val="105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5"/>
              </w:rPr>
              <w:t>лей на картах и климатограммах. Кли</w:t>
            </w:r>
            <w:r w:rsidRPr="00653AA2">
              <w:rPr>
                <w:rFonts w:ascii="Times New Roman" w:hAnsi="Times New Roman"/>
                <w:color w:val="000000"/>
                <w:w w:val="10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05"/>
              </w:rPr>
              <w:t>матические пояса Земли. Климатообра</w:t>
            </w:r>
            <w:r w:rsidRPr="00653AA2">
              <w:rPr>
                <w:rFonts w:ascii="Times New Roman" w:hAnsi="Times New Roman"/>
                <w:color w:val="000000"/>
                <w:spacing w:val="-3"/>
                <w:w w:val="105"/>
              </w:rPr>
              <w:t>зующие факторы.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8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0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05"/>
              </w:rPr>
              <w:t xml:space="preserve">Учебник, с. 116-117;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8"/>
              </w:rPr>
              <w:t>Атлас, с. 32-35; Электрон</w:t>
            </w:r>
            <w:r w:rsidRPr="00653AA2">
              <w:rPr>
                <w:rFonts w:ascii="Times New Roman" w:hAnsi="Times New Roman"/>
                <w:color w:val="000000"/>
                <w:spacing w:val="-3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08"/>
              </w:rPr>
              <w:t>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206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11"/>
                <w:w w:val="114"/>
              </w:rPr>
              <w:t xml:space="preserve">Сравнивать </w:t>
            </w:r>
            <w:r w:rsidRPr="00653AA2">
              <w:rPr>
                <w:rFonts w:ascii="Times New Roman" w:hAnsi="Times New Roman"/>
                <w:color w:val="000000"/>
                <w:spacing w:val="-11"/>
                <w:w w:val="114"/>
              </w:rPr>
              <w:t>показатели, применя</w:t>
            </w:r>
            <w:r w:rsidRPr="00653AA2">
              <w:rPr>
                <w:rFonts w:ascii="Times New Roman" w:hAnsi="Times New Roman"/>
                <w:color w:val="000000"/>
                <w:spacing w:val="-11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4"/>
              </w:rPr>
              <w:t>емые для характеристики погоды и климата.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color w:val="000000"/>
                <w:spacing w:val="-3"/>
                <w:w w:val="114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7"/>
                <w:w w:val="114"/>
              </w:rPr>
              <w:t>Получать</w:t>
            </w:r>
            <w:r w:rsidRPr="00653AA2">
              <w:rPr>
                <w:rFonts w:ascii="Times New Roman" w:hAnsi="Times New Roman"/>
                <w:color w:val="000000"/>
                <w:spacing w:val="-7"/>
                <w:w w:val="114"/>
              </w:rPr>
              <w:t xml:space="preserve"> информацию о климати</w:t>
            </w:r>
            <w:r w:rsidRPr="00653AA2">
              <w:rPr>
                <w:rFonts w:ascii="Times New Roman" w:hAnsi="Times New Roman"/>
                <w:color w:val="000000"/>
                <w:spacing w:val="-7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4"/>
              </w:rPr>
              <w:t>ческих показателях на основе ана</w:t>
            </w:r>
            <w:r w:rsidRPr="00653AA2">
              <w:rPr>
                <w:rFonts w:ascii="Times New Roman" w:hAnsi="Times New Roman"/>
                <w:color w:val="000000"/>
                <w:spacing w:val="-5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4"/>
              </w:rPr>
              <w:t xml:space="preserve">лиза климатограмм.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8"/>
                <w:w w:val="114"/>
              </w:rPr>
              <w:t xml:space="preserve">Овладевать  </w:t>
            </w:r>
            <w:r w:rsidRPr="00653AA2">
              <w:rPr>
                <w:rFonts w:ascii="Times New Roman" w:hAnsi="Times New Roman"/>
                <w:color w:val="000000"/>
                <w:spacing w:val="-8"/>
                <w:w w:val="114"/>
              </w:rPr>
              <w:t>чтением  климатичес</w:t>
            </w:r>
            <w:r w:rsidRPr="00653AA2">
              <w:rPr>
                <w:rFonts w:ascii="Times New Roman" w:hAnsi="Times New Roman"/>
                <w:color w:val="000000"/>
                <w:spacing w:val="-8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ких карт, характеризуя климати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4"/>
              </w:rPr>
              <w:t xml:space="preserve">ческие        показатели        (средние 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 xml:space="preserve">температуры, среднее количество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4"/>
              </w:rPr>
              <w:t xml:space="preserve">осадков,      направление      ветров)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4"/>
              </w:rPr>
              <w:t xml:space="preserve">по климатической карте.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14"/>
              </w:rPr>
              <w:t xml:space="preserve">Сопоставлять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4"/>
              </w:rPr>
              <w:t>карты поясов осве</w:t>
            </w:r>
            <w:r w:rsidRPr="00653AA2">
              <w:rPr>
                <w:rFonts w:ascii="Times New Roman" w:hAnsi="Times New Roman"/>
                <w:color w:val="000000"/>
                <w:spacing w:val="-5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7"/>
                <w:w w:val="114"/>
              </w:rPr>
              <w:t>щённости   и   климатических   поя</w:t>
            </w:r>
            <w:r w:rsidRPr="00653AA2">
              <w:rPr>
                <w:rFonts w:ascii="Times New Roman" w:hAnsi="Times New Roman"/>
                <w:color w:val="000000"/>
                <w:spacing w:val="-7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4"/>
              </w:rPr>
              <w:t>сов, делать выводы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38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3"/>
                <w:w w:val="109"/>
              </w:rPr>
              <w:t>Человек и атмосфера. Сти</w:t>
            </w:r>
            <w:r w:rsidRPr="00653AA2">
              <w:rPr>
                <w:rFonts w:ascii="Times New Roman" w:hAnsi="Times New Roman"/>
                <w:color w:val="000000"/>
                <w:spacing w:val="-3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09"/>
              </w:rPr>
              <w:t>хийные явления в атмосфе</w:t>
            </w:r>
            <w:r w:rsidRPr="00653AA2">
              <w:rPr>
                <w:rFonts w:ascii="Times New Roman" w:hAnsi="Times New Roman"/>
                <w:color w:val="000000"/>
                <w:spacing w:val="-5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09"/>
              </w:rPr>
              <w:t xml:space="preserve">ре, их характеристика и правила обеспечения личной безопасности. Пути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t>сохранения качества воз</w:t>
            </w:r>
            <w:r w:rsidRPr="00653AA2">
              <w:rPr>
                <w:rFonts w:ascii="Times New Roman" w:hAnsi="Times New Roman"/>
                <w:color w:val="000000"/>
                <w:spacing w:val="-4"/>
                <w:w w:val="109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6"/>
                <w:w w:val="109"/>
              </w:rPr>
              <w:t>душной среды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8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3"/>
              </w:rPr>
              <w:t>Урок 19.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03"/>
              </w:rPr>
              <w:t>Оптические явления в ат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03"/>
              </w:rPr>
              <w:softHyphen/>
              <w:t>мосфере. Человек и атмосфера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3"/>
              <w:jc w:val="both"/>
              <w:rPr>
                <w:rFonts w:ascii="Times New Roman" w:hAnsi="Times New Roman"/>
                <w:color w:val="000000"/>
                <w:spacing w:val="-12"/>
                <w:w w:val="121"/>
              </w:rPr>
            </w:pPr>
            <w:r w:rsidRPr="00653AA2">
              <w:rPr>
                <w:rFonts w:ascii="Times New Roman" w:hAnsi="Times New Roman"/>
                <w:color w:val="000000"/>
                <w:spacing w:val="-9"/>
                <w:w w:val="121"/>
              </w:rPr>
              <w:t xml:space="preserve">Явления в атмосфере, связанные </w:t>
            </w:r>
            <w:r w:rsidRPr="00653AA2">
              <w:rPr>
                <w:rFonts w:ascii="Times New Roman" w:hAnsi="Times New Roman"/>
                <w:color w:val="000000"/>
                <w:spacing w:val="-10"/>
                <w:w w:val="121"/>
              </w:rPr>
              <w:t xml:space="preserve">с отражением солнечного света </w:t>
            </w:r>
            <w:r w:rsidRPr="00653AA2">
              <w:rPr>
                <w:rFonts w:ascii="Times New Roman" w:hAnsi="Times New Roman"/>
                <w:color w:val="000000"/>
                <w:spacing w:val="-11"/>
                <w:w w:val="121"/>
              </w:rPr>
              <w:t xml:space="preserve">и с электричеством (полярное сияние, </w:t>
            </w:r>
            <w:r w:rsidRPr="00653AA2">
              <w:rPr>
                <w:rFonts w:ascii="Times New Roman" w:hAnsi="Times New Roman"/>
                <w:color w:val="000000"/>
                <w:spacing w:val="-7"/>
                <w:w w:val="121"/>
              </w:rPr>
              <w:t>молния). Опасные явления в атмос</w:t>
            </w:r>
            <w:r w:rsidRPr="00653AA2">
              <w:rPr>
                <w:rFonts w:ascii="Times New Roman" w:hAnsi="Times New Roman"/>
                <w:color w:val="000000"/>
                <w:spacing w:val="-7"/>
                <w:w w:val="121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21"/>
              </w:rPr>
              <w:t>фере, связанные с осадками, ветра</w:t>
            </w:r>
            <w:r w:rsidRPr="00653AA2">
              <w:rPr>
                <w:rFonts w:ascii="Times New Roman" w:hAnsi="Times New Roman"/>
                <w:color w:val="000000"/>
                <w:spacing w:val="-10"/>
                <w:w w:val="121"/>
              </w:rPr>
              <w:t xml:space="preserve">ми. Антропогенные воздействия </w:t>
            </w:r>
            <w:r w:rsidRPr="00653AA2">
              <w:rPr>
                <w:rFonts w:ascii="Times New Roman" w:hAnsi="Times New Roman"/>
                <w:color w:val="000000"/>
                <w:spacing w:val="-12"/>
                <w:w w:val="121"/>
              </w:rPr>
              <w:t xml:space="preserve">на атмосферу.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3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6"/>
                <w:w w:val="121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6"/>
                <w:w w:val="121"/>
              </w:rPr>
              <w:t xml:space="preserve">Учебник, с. 118-121; </w:t>
            </w:r>
            <w:r w:rsidRPr="00653AA2">
              <w:rPr>
                <w:rFonts w:ascii="Times New Roman" w:hAnsi="Times New Roman"/>
                <w:color w:val="000000"/>
                <w:spacing w:val="-10"/>
                <w:w w:val="121"/>
              </w:rPr>
              <w:t xml:space="preserve">Атлас, с. 32-35; </w:t>
            </w:r>
            <w:r w:rsidRPr="00653AA2">
              <w:rPr>
                <w:rFonts w:ascii="Times New Roman" w:hAnsi="Times New Roman"/>
                <w:color w:val="000000"/>
                <w:w w:val="121"/>
              </w:rPr>
              <w:t>2,3), с. 23 (№5), с. 24</w:t>
            </w:r>
            <w:r w:rsidRPr="00653AA2">
              <w:rPr>
                <w:rFonts w:ascii="Times New Roman" w:hAnsi="Times New Roman"/>
                <w:color w:val="000000"/>
                <w:spacing w:val="-7"/>
                <w:w w:val="121"/>
              </w:rPr>
              <w:t xml:space="preserve">(№ 6); Электронное приложение 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>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pBdr>
                <w:top w:val="single" w:sz="8" w:space="6" w:color="auto"/>
              </w:pBdr>
              <w:shd w:val="clear" w:color="auto" w:fill="FFFFFF"/>
              <w:spacing w:after="0"/>
              <w:ind w:right="11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7"/>
                <w:w w:val="114"/>
              </w:rPr>
              <w:t>Находить</w:t>
            </w:r>
            <w:r w:rsidRPr="00653AA2">
              <w:rPr>
                <w:rFonts w:ascii="Times New Roman" w:hAnsi="Times New Roman"/>
                <w:color w:val="000000"/>
                <w:spacing w:val="-7"/>
                <w:w w:val="114"/>
              </w:rPr>
              <w:t xml:space="preserve"> дополнительную информацию (в Интернете, других источ</w:t>
            </w:r>
            <w:r w:rsidRPr="00653AA2">
              <w:rPr>
                <w:rFonts w:ascii="Times New Roman" w:hAnsi="Times New Roman"/>
                <w:color w:val="000000"/>
                <w:spacing w:val="-7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9"/>
                <w:w w:val="114"/>
              </w:rPr>
              <w:t>никах) об оптических и неблагопри</w:t>
            </w:r>
            <w:r w:rsidRPr="00653AA2">
              <w:rPr>
                <w:rFonts w:ascii="Times New Roman" w:hAnsi="Times New Roman"/>
                <w:color w:val="000000"/>
                <w:spacing w:val="-9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4"/>
              </w:rPr>
              <w:t>ятных атмосферных явлениях, а также о правилах поведения, обес</w:t>
            </w:r>
            <w:r w:rsidRPr="00653AA2">
              <w:rPr>
                <w:rFonts w:ascii="Times New Roman" w:hAnsi="Times New Roman"/>
                <w:color w:val="000000"/>
                <w:spacing w:val="-5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7"/>
                <w:w w:val="114"/>
              </w:rPr>
              <w:t xml:space="preserve">печивающих личную безопасность </w:t>
            </w:r>
            <w:r w:rsidRPr="00653AA2">
              <w:rPr>
                <w:rFonts w:ascii="Times New Roman" w:hAnsi="Times New Roman"/>
                <w:color w:val="000000"/>
                <w:spacing w:val="-10"/>
                <w:w w:val="114"/>
              </w:rPr>
              <w:t>человека.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11"/>
                <w:w w:val="114"/>
              </w:rPr>
              <w:t xml:space="preserve">Составлять </w:t>
            </w:r>
            <w:r w:rsidRPr="00653AA2">
              <w:rPr>
                <w:rFonts w:ascii="Times New Roman" w:hAnsi="Times New Roman"/>
                <w:color w:val="000000"/>
                <w:spacing w:val="-11"/>
                <w:w w:val="114"/>
              </w:rPr>
              <w:t>таблицу (схему) «Поло</w:t>
            </w:r>
            <w:r w:rsidRPr="00653AA2">
              <w:rPr>
                <w:rFonts w:ascii="Times New Roman" w:hAnsi="Times New Roman"/>
                <w:color w:val="000000"/>
                <w:spacing w:val="-11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9"/>
                <w:w w:val="114"/>
              </w:rPr>
              <w:t>жительные и отрицательные приме</w:t>
            </w:r>
            <w:r w:rsidRPr="00653AA2">
              <w:rPr>
                <w:rFonts w:ascii="Times New Roman" w:hAnsi="Times New Roman"/>
                <w:color w:val="000000"/>
                <w:spacing w:val="-9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4"/>
              </w:rPr>
              <w:t>ры воздействия человека на атмо</w:t>
            </w:r>
            <w:r w:rsidRPr="00653AA2">
              <w:rPr>
                <w:rFonts w:ascii="Times New Roman" w:hAnsi="Times New Roman"/>
                <w:color w:val="000000"/>
                <w:spacing w:val="-2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</w:rPr>
              <w:t>сферу»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9"/>
              </w:rPr>
              <w:t xml:space="preserve">Урок20. </w:t>
            </w:r>
            <w:r w:rsidRPr="00653AA2">
              <w:rPr>
                <w:rFonts w:ascii="Times New Roman" w:hAnsi="Times New Roman"/>
                <w:b/>
                <w:color w:val="000000"/>
                <w:w w:val="109"/>
              </w:rPr>
              <w:t xml:space="preserve">Обобщающий урок по теме «Атмосфера — воздушная оболочка </w:t>
            </w:r>
            <w:r w:rsidRPr="00653AA2">
              <w:rPr>
                <w:rFonts w:ascii="Times New Roman" w:hAnsi="Times New Roman"/>
                <w:b/>
                <w:color w:val="000000"/>
                <w:spacing w:val="-3"/>
                <w:w w:val="109"/>
              </w:rPr>
              <w:t>Земли»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w w:val="109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 xml:space="preserve">Учебник, с. 101-122;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t xml:space="preserve">Атлас, с. 32-35; 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>Электрон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t>ное приложение к учебнику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7"/>
              </w:rPr>
              <w:t xml:space="preserve">Предлагается   несколько вариантов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07"/>
              </w:rPr>
              <w:t xml:space="preserve">проведения   обобщающего урока   по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7"/>
              </w:rPr>
              <w:t>теме «Атмосфера — воздушная обо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7"/>
              </w:rPr>
              <w:t>лочка Земли» (по выбору учителя):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7"/>
              </w:rPr>
              <w:t>— подготовленное обсуждение проб</w:t>
            </w:r>
            <w:r w:rsidRPr="00653AA2">
              <w:rPr>
                <w:rFonts w:ascii="Times New Roman" w:hAnsi="Times New Roman"/>
                <w:bCs/>
                <w:color w:val="000000"/>
                <w:w w:val="107"/>
              </w:rPr>
              <w:t>лем, предлагаемых в рубрике «Под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7"/>
              </w:rPr>
              <w:t>ведём итоги», Учебник, с. 122;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 w:right="2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7"/>
              </w:rPr>
              <w:t>— выполнение вариантов контроль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7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7"/>
              </w:rPr>
              <w:t>ной работы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3312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i/>
                <w:iCs/>
                <w:color w:val="000000"/>
                <w:w w:val="108"/>
              </w:rPr>
              <w:t>Биосфера — оболочка жизни (5 ч)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7"/>
              </w:rPr>
              <w:t>Биосфера Земли. Разнооб</w:t>
            </w:r>
            <w:r w:rsidRPr="00653AA2">
              <w:rPr>
                <w:rFonts w:ascii="Times New Roman" w:hAnsi="Times New Roman"/>
                <w:bCs/>
                <w:color w:val="000000"/>
                <w:w w:val="107"/>
              </w:rPr>
              <w:softHyphen/>
              <w:t>разие растительного и жи</w:t>
            </w:r>
            <w:r w:rsidRPr="00653AA2">
              <w:rPr>
                <w:rFonts w:ascii="Times New Roman" w:hAnsi="Times New Roman"/>
                <w:bCs/>
                <w:color w:val="000000"/>
                <w:w w:val="107"/>
              </w:rPr>
              <w:softHyphen/>
              <w:t>вотного мира Земли. Гра</w:t>
            </w:r>
            <w:r w:rsidRPr="00653AA2">
              <w:rPr>
                <w:rFonts w:ascii="Times New Roman" w:hAnsi="Times New Roman"/>
                <w:bCs/>
                <w:color w:val="000000"/>
                <w:w w:val="107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7"/>
              </w:rPr>
              <w:t>ницы биосферы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34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8"/>
              </w:rPr>
              <w:t xml:space="preserve">Урок 21. </w:t>
            </w:r>
            <w:r w:rsidRPr="00653AA2">
              <w:rPr>
                <w:rFonts w:ascii="Times New Roman" w:hAnsi="Times New Roman"/>
                <w:b/>
                <w:color w:val="000000"/>
                <w:w w:val="108"/>
              </w:rPr>
              <w:t>Биосфера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Cs/>
                <w:color w:val="000000"/>
                <w:spacing w:val="-6"/>
                <w:w w:val="113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3"/>
              </w:rPr>
              <w:t>Понятие   «биосфера».   В.И.  Вернадс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3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3"/>
              </w:rPr>
              <w:t xml:space="preserve">кий - создатель учения о биосфере 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3"/>
              </w:rPr>
              <w:t>Границы современной биосферы   Раз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3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3"/>
              </w:rPr>
              <w:t>нообразие  органического  мира  Зем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3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3"/>
              </w:rPr>
              <w:t>ли.    Понятие   о   древних   видах   -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3"/>
              </w:rPr>
              <w:t xml:space="preserve">реликтах.    Распространение   живых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3"/>
              </w:rPr>
              <w:t xml:space="preserve">организмов в биосфере. Соотношение </w:t>
            </w:r>
            <w:r w:rsidRPr="00653AA2">
              <w:rPr>
                <w:rFonts w:ascii="Times New Roman" w:hAnsi="Times New Roman"/>
                <w:bCs/>
                <w:color w:val="000000"/>
                <w:w w:val="113"/>
              </w:rPr>
              <w:t xml:space="preserve">растений  и  животных  на  суше  ив 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3"/>
              </w:rPr>
              <w:t>Мировом океане.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3"/>
              </w:rPr>
              <w:t xml:space="preserve"> </w:t>
            </w: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5"/>
                <w:w w:val="113"/>
              </w:rPr>
              <w:t xml:space="preserve">Ресурсы урока:   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3"/>
              </w:rPr>
              <w:t>Учебник, с   124-124, атлас, с. 36-39; электронное приложение к уроку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04"/>
              </w:rPr>
              <w:t xml:space="preserve">Сопоставлять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4"/>
              </w:rPr>
              <w:t xml:space="preserve">границы    биосферы </w:t>
            </w:r>
            <w:r w:rsidRPr="00653AA2">
              <w:rPr>
                <w:rFonts w:ascii="Times New Roman" w:hAnsi="Times New Roman"/>
                <w:bCs/>
                <w:color w:val="000000"/>
                <w:w w:val="104"/>
              </w:rPr>
              <w:t>с границами других оболочек Земли.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04"/>
              </w:rPr>
              <w:t xml:space="preserve">Обосновывать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4"/>
              </w:rPr>
              <w:t xml:space="preserve">проведение    границ 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04"/>
              </w:rPr>
              <w:t>биосферы.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04"/>
              </w:rPr>
              <w:t xml:space="preserve">Описывать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4"/>
              </w:rPr>
              <w:t xml:space="preserve">сферу   распространения </w:t>
            </w:r>
            <w:r w:rsidRPr="00653AA2">
              <w:rPr>
                <w:rFonts w:ascii="Times New Roman" w:hAnsi="Times New Roman"/>
                <w:bCs/>
                <w:color w:val="000000"/>
                <w:w w:val="104"/>
              </w:rPr>
              <w:t>живых организмов.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04"/>
              </w:rPr>
              <w:t xml:space="preserve">Объяснять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4"/>
              </w:rPr>
              <w:t xml:space="preserve">причины неравномерного </w:t>
            </w:r>
            <w:r w:rsidRPr="00653AA2">
              <w:rPr>
                <w:rFonts w:ascii="Times New Roman" w:hAnsi="Times New Roman"/>
                <w:bCs/>
                <w:color w:val="000000"/>
                <w:w w:val="104"/>
              </w:rPr>
              <w:t xml:space="preserve">распространения живых организмов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04"/>
              </w:rPr>
              <w:t>в биосфере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4"/>
              </w:rPr>
              <w:t>Особенности распростране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4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4"/>
              </w:rPr>
              <w:t>ния живых организмов на суше и в Мировом океа</w:t>
            </w:r>
            <w:r w:rsidRPr="00653AA2">
              <w:rPr>
                <w:rFonts w:ascii="Times New Roman" w:hAnsi="Times New Roman"/>
                <w:bCs/>
                <w:color w:val="000000"/>
                <w:w w:val="104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6"/>
                <w:w w:val="104"/>
              </w:rPr>
              <w:t>не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14"/>
              </w:rPr>
              <w:t xml:space="preserve">Урок </w:t>
            </w:r>
            <w:r w:rsidRPr="00653AA2">
              <w:rPr>
                <w:rFonts w:ascii="Times New Roman" w:hAnsi="Times New Roman"/>
                <w:b/>
                <w:bCs/>
                <w:i/>
                <w:iCs/>
                <w:color w:val="000000"/>
                <w:w w:val="114"/>
              </w:rPr>
              <w:t xml:space="preserve">22. </w:t>
            </w:r>
            <w:r w:rsidRPr="00653AA2">
              <w:rPr>
                <w:rFonts w:ascii="Times New Roman" w:hAnsi="Times New Roman"/>
                <w:b/>
                <w:color w:val="000000"/>
                <w:w w:val="114"/>
              </w:rPr>
              <w:t>Жизнь в Океане и на суше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25"/>
              <w:jc w:val="both"/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5"/>
              </w:rPr>
              <w:t>Факторы воздействия на распростра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5"/>
              </w:rPr>
              <w:t>нение живых организмов в океане и на суше. Группы морских организ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5"/>
              </w:rPr>
              <w:softHyphen/>
              <w:t xml:space="preserve">мов по условиям обитания (нектон, </w:t>
            </w:r>
            <w:r w:rsidRPr="00653AA2">
              <w:rPr>
                <w:rFonts w:ascii="Times New Roman" w:hAnsi="Times New Roman"/>
                <w:bCs/>
                <w:color w:val="000000"/>
                <w:spacing w:val="-11"/>
                <w:w w:val="115"/>
              </w:rPr>
              <w:t xml:space="preserve">планктон, </w:t>
            </w:r>
            <w:r w:rsidRPr="00653AA2">
              <w:rPr>
                <w:rFonts w:ascii="Times New Roman" w:hAnsi="Times New Roman"/>
                <w:bCs/>
                <w:color w:val="000000"/>
                <w:w w:val="115"/>
              </w:rPr>
              <w:t xml:space="preserve">бентос). </w:t>
            </w:r>
            <w:r w:rsidRPr="00653AA2">
              <w:rPr>
                <w:rFonts w:ascii="Times New Roman" w:hAnsi="Times New Roman"/>
                <w:bCs/>
                <w:color w:val="000000"/>
                <w:spacing w:val="-11"/>
                <w:w w:val="115"/>
              </w:rPr>
              <w:t xml:space="preserve">Географические 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5"/>
              </w:rPr>
              <w:t>закономерности изменения расти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5"/>
              </w:rPr>
              <w:t xml:space="preserve">тельного и животного мира суши.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5"/>
              </w:rPr>
              <w:t xml:space="preserve">Воздействие температурного режима,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t xml:space="preserve">количества осадков, рельефа.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2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1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5"/>
              </w:rPr>
              <w:t xml:space="preserve">Учебник, с. 126-127;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t xml:space="preserve">Атлас, с. 36-39;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5"/>
              </w:rPr>
              <w:t>Электрон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t>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spacing w:val="-3"/>
                <w:w w:val="105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9"/>
                <w:w w:val="105"/>
              </w:rPr>
              <w:t xml:space="preserve">Сравнивать 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05"/>
              </w:rPr>
              <w:t>приспособителъные осо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0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5"/>
              </w:rPr>
              <w:t>бенности отдельных групп организ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5"/>
              </w:rPr>
              <w:t xml:space="preserve">мов к среде обитания.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05"/>
              </w:rPr>
              <w:t xml:space="preserve">Выявлять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5"/>
              </w:rPr>
              <w:t>причины изменения рас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5"/>
              </w:rPr>
              <w:t>тительного и животного мира от эк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5"/>
              </w:rPr>
              <w:softHyphen/>
              <w:t xml:space="preserve">ватора к полюсам и от подножий гор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5"/>
              </w:rPr>
              <w:t xml:space="preserve">к    вершинам    на    основе    анализа 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>и сравнения карт, иллюстраций, моделей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 xml:space="preserve">Биологический круговорот.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5"/>
              </w:rPr>
              <w:t>Роль биосферы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91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9"/>
              </w:rPr>
              <w:t xml:space="preserve">Урок 23. </w:t>
            </w:r>
            <w:r w:rsidRPr="00653AA2">
              <w:rPr>
                <w:rFonts w:ascii="Times New Roman" w:hAnsi="Times New Roman"/>
                <w:b/>
                <w:color w:val="000000"/>
                <w:w w:val="109"/>
              </w:rPr>
              <w:t>Значение биосферы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43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t xml:space="preserve">Роль отдельных групп организмов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t>в биосфере. Биологический кругово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5"/>
              </w:rPr>
              <w:t xml:space="preserve">рот, его значение. Взаимодействие 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5"/>
              </w:rPr>
              <w:t>биосферы с другими оболочками Зем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5"/>
              </w:rPr>
              <w:t xml:space="preserve">ли. Влияние живых организмов 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5"/>
              </w:rPr>
              <w:t>на земную кору, атмосферу, гидро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5"/>
              </w:rPr>
              <w:t>сферу, человека.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1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5"/>
              </w:rPr>
              <w:t xml:space="preserve">Учебник, с. 128-129;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t xml:space="preserve">Атлас, с. 36-39;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t xml:space="preserve">Электронное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t>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" w:right="5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09"/>
              </w:rPr>
              <w:t xml:space="preserve">Анализировать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t>схему биологичес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>кого круговорота и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09"/>
              </w:rPr>
              <w:t xml:space="preserve"> выявлять 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>роль разных групп организмов в пере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t>носе веществ.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38"/>
              <w:jc w:val="both"/>
              <w:rPr>
                <w:rFonts w:ascii="Times New Roman" w:hAnsi="Times New Roman"/>
                <w:bCs/>
                <w:color w:val="000000"/>
                <w:spacing w:val="-1"/>
                <w:w w:val="109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5"/>
                <w:w w:val="109"/>
              </w:rPr>
              <w:t xml:space="preserve">Составлять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09"/>
              </w:rPr>
              <w:t xml:space="preserve">(дополнять)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09"/>
              </w:rPr>
              <w:t>схему био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0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9"/>
              </w:rPr>
              <w:t>логического круговорота веществ.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3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09"/>
              </w:rPr>
              <w:t xml:space="preserve">Обосновывать 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t>конкретными  при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9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 xml:space="preserve">мерами участие живых организмов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9"/>
              </w:rPr>
              <w:t>в преобразовании земных оболочек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96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>Биосфера Земли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6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3"/>
                <w:w w:val="115"/>
              </w:rPr>
              <w:t>Урок 24. Человек — часть биосферы</w:t>
            </w:r>
          </w:p>
          <w:p w:rsidR="00A93A2B" w:rsidRPr="00653AA2" w:rsidRDefault="00A93A2B" w:rsidP="00653AA2">
            <w:pPr>
              <w:pBdr>
                <w:bottom w:val="single" w:sz="8" w:space="1" w:color="auto"/>
              </w:pBdr>
              <w:shd w:val="clear" w:color="auto" w:fill="FFFFFF"/>
              <w:spacing w:after="0"/>
              <w:ind w:left="57"/>
              <w:jc w:val="both"/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5"/>
              </w:rPr>
              <w:t>Распространение людей на Земле. Геог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t>рафические факторы расселения чело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t>века. Расовый состав населения. Внеш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5"/>
              </w:rPr>
              <w:t xml:space="preserve">ние признаки людей различных рас.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t>Роль биосферы в жизни человека.</w:t>
            </w:r>
          </w:p>
          <w:p w:rsidR="00A93A2B" w:rsidRPr="00653AA2" w:rsidRDefault="00A93A2B" w:rsidP="00653AA2">
            <w:pPr>
              <w:pBdr>
                <w:bottom w:val="single" w:sz="8" w:space="1" w:color="auto"/>
              </w:pBdr>
              <w:shd w:val="clear" w:color="auto" w:fill="FFFFFF"/>
              <w:spacing w:after="0"/>
              <w:ind w:left="5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4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t xml:space="preserve">Учебник, с. 130-131; Атлас, с. 42-47; </w:t>
            </w:r>
            <w:r w:rsidRPr="00653AA2">
              <w:rPr>
                <w:rFonts w:ascii="Times New Roman" w:hAnsi="Times New Roman"/>
                <w:bCs/>
                <w:color w:val="000000"/>
                <w:w w:val="115"/>
              </w:rPr>
              <w:t>Электронное прило</w:t>
            </w:r>
            <w:r w:rsidRPr="00653AA2">
              <w:rPr>
                <w:rFonts w:ascii="Times New Roman" w:hAnsi="Times New Roman"/>
                <w:bCs/>
                <w:color w:val="000000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t>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spacing w:val="-2"/>
                <w:w w:val="110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2"/>
                <w:w w:val="110"/>
              </w:rPr>
              <w:t>Различать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0"/>
              </w:rPr>
              <w:t xml:space="preserve"> по иллюстрациям и описа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0"/>
              </w:rPr>
              <w:softHyphen/>
              <w:t xml:space="preserve">ниям представителей различных рас.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10"/>
              </w:rPr>
              <w:t>Анализировать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 диаграммы с целью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0"/>
              </w:rPr>
              <w:t xml:space="preserve">получения данных о расовом составе населения мира (региона, страны).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w w:val="110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2"/>
                <w:w w:val="110"/>
              </w:rPr>
              <w:t>Устанавливать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0"/>
              </w:rPr>
              <w:t xml:space="preserve"> соответствие на осно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ве анализа карт между народами и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0"/>
              </w:rPr>
              <w:t>их расовой принадлежностью, рас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0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>пространением рас и размещением населения на планете.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10"/>
              </w:rPr>
              <w:t>Объяснять</w:t>
            </w:r>
            <w:r w:rsidRPr="00653AA2">
              <w:rPr>
                <w:rFonts w:ascii="Times New Roman" w:hAnsi="Times New Roman"/>
                <w:bCs/>
                <w:color w:val="000000"/>
                <w:w w:val="110"/>
              </w:rPr>
              <w:t xml:space="preserve"> роль биосферы в жизни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0"/>
              </w:rPr>
              <w:t>человека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>Влияние человека на био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softHyphen/>
              <w:t>сферу. Охрана раститель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6"/>
              </w:rPr>
              <w:t xml:space="preserve">ного и животного мира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6"/>
              </w:rPr>
              <w:t xml:space="preserve">Земли. Наблюдения за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6"/>
              </w:rPr>
              <w:t>растительностью и живот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6"/>
              </w:rPr>
              <w:softHyphen/>
              <w:t>ным миром как способ оп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>ределения качества окру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6"/>
              </w:rPr>
              <w:t>жающей среды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48" w:right="38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7"/>
                <w:w w:val="115"/>
              </w:rPr>
              <w:t>Урок 25. Экологические проблемы в биосфере. Обобщение по теме «Биосфе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7"/>
                <w:w w:val="115"/>
              </w:rPr>
              <w:softHyphen/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4"/>
                <w:w w:val="115"/>
              </w:rPr>
              <w:t>ра — оболочка жизни»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5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t>Экологические кризисы в истории раз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softHyphen/>
              <w:t>вития человечества. Современные эко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5"/>
              </w:rPr>
              <w:t>логические проблемы и охрана биосфе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5"/>
              </w:rPr>
              <w:t xml:space="preserve">ры. Охраняемые природные территории. 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5"/>
              </w:rPr>
              <w:t xml:space="preserve">Всемирное природное наследие. </w:t>
            </w: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3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t xml:space="preserve">Учебник, с. 132-134; </w:t>
            </w:r>
            <w:r w:rsidRPr="00653AA2">
              <w:rPr>
                <w:rFonts w:ascii="Times New Roman" w:hAnsi="Times New Roman"/>
                <w:bCs/>
                <w:color w:val="000000"/>
                <w:w w:val="115"/>
              </w:rPr>
              <w:t xml:space="preserve">Атлас, с. 36-39, 42-47; 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5"/>
              </w:rPr>
              <w:t xml:space="preserve">Электронное приложение к 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5"/>
              </w:rPr>
              <w:t>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38" w:right="5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2"/>
              </w:rPr>
              <w:t>Проводить наблюдения за расти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2"/>
              </w:rPr>
              <w:softHyphen/>
              <w:t>тельностью и животным миром сво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2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2"/>
              </w:rPr>
              <w:t>ей местности для определения каче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2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2"/>
              </w:rPr>
              <w:t xml:space="preserve">ства окружающей среды. Описывать меры, направленные на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2"/>
              </w:rPr>
              <w:t>охрану биосферы.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 w:right="7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12"/>
              </w:rPr>
              <w:t xml:space="preserve">Высказывать мнения о воздействии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2"/>
              </w:rPr>
              <w:t xml:space="preserve">человека на биосферу в своём крае. Предлагается несколько вариантов 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2"/>
              </w:rPr>
              <w:t>проведения обобщения по теме «Био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2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2"/>
              </w:rPr>
              <w:t>сфера — оболочка жизни» (по выбо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2"/>
              </w:rPr>
              <w:softHyphen/>
              <w:t>ру учителя);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96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2"/>
              </w:rPr>
              <w:t>— подготовленное обсуждение проб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2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2"/>
              </w:rPr>
              <w:t>лем, предлагаемых в рубрике «Под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2"/>
              </w:rPr>
              <w:softHyphen/>
              <w:t>ведём итоги*, Учебник, с. 134;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2"/>
              </w:rPr>
              <w:t>—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2"/>
              </w:rPr>
              <w:t xml:space="preserve">выполнение вариантов контрольной работы 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5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12"/>
              </w:rPr>
              <w:t>Строение, свойства и закономерности географической оболочки, взаимосвязи между её составными час</w:t>
            </w:r>
            <w:r w:rsidRPr="00653AA2">
              <w:rPr>
                <w:rFonts w:ascii="Times New Roman" w:hAnsi="Times New Roman"/>
                <w:bCs/>
                <w:color w:val="000000"/>
                <w:w w:val="112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2"/>
              </w:rPr>
              <w:t>тями. Широтная зональ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2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2"/>
              </w:rPr>
              <w:t>ность и высотная пояс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2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2"/>
              </w:rPr>
              <w:t>ность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15"/>
              </w:rPr>
              <w:t>Урок. 26. Географическая оболочка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34" w:hanging="34"/>
              <w:jc w:val="both"/>
              <w:rPr>
                <w:rFonts w:ascii="Times New Roman" w:hAnsi="Times New Roman"/>
                <w:bCs/>
                <w:color w:val="000000"/>
                <w:w w:val="109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5"/>
              </w:rPr>
              <w:t xml:space="preserve">Понятие    «географическая   оболочка».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5"/>
              </w:rPr>
              <w:t>Строение, границы, этапы формирова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>ния оболочки.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34" w:hanging="34"/>
              <w:jc w:val="both"/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09"/>
              </w:rPr>
              <w:t xml:space="preserve">Свойства географической оболочки: </w:t>
            </w:r>
            <w:r w:rsidRPr="00653AA2">
              <w:rPr>
                <w:rFonts w:ascii="Times New Roman" w:hAnsi="Times New Roman"/>
              </w:rPr>
              <w:t>це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09"/>
              </w:rPr>
              <w:t>лостность, шир</w:t>
            </w:r>
            <w:r w:rsidRPr="00653AA2">
              <w:rPr>
                <w:rFonts w:ascii="Times New Roman" w:hAnsi="Times New Roman"/>
                <w:bCs/>
                <w:color w:val="000000"/>
                <w:w w:val="109"/>
              </w:rPr>
              <w:t>отная зональность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t>, вы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5"/>
              </w:rPr>
              <w:t>сотная поясность, ритмичность.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 w:right="11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spacing w:val="-4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5"/>
              </w:rPr>
              <w:t xml:space="preserve">Учебник, С. 136-137; </w:t>
            </w: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t xml:space="preserve">Атлас, с. 36-39;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5"/>
              </w:rPr>
              <w:t>Электронное приложение к учебнику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spacing w:val="-7"/>
                <w:w w:val="116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</w:rPr>
              <w:t>Приводить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6"/>
              </w:rPr>
              <w:t xml:space="preserve"> примеры взаимодействия </w:t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6"/>
              </w:rPr>
              <w:t xml:space="preserve">внешних оболочек Земли в пределах 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6"/>
              </w:rPr>
              <w:t>географической оболочки и проявле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6"/>
              </w:rPr>
              <w:t xml:space="preserve">ний широтной зональности.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Cs/>
                <w:color w:val="000000"/>
                <w:spacing w:val="-4"/>
                <w:w w:val="116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16"/>
              </w:rPr>
              <w:t>Выявлять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6"/>
              </w:rPr>
              <w:t xml:space="preserve">   на   конкретных   приме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 xml:space="preserve">рах причинно-следственные связи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6"/>
              </w:rPr>
              <w:t>процессов, протекающих в геогра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6"/>
              </w:rPr>
              <w:t xml:space="preserve">фической оболочке. 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16"/>
              </w:rPr>
              <w:t>Анализировать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 xml:space="preserve"> тематические кар</w:t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6"/>
              </w:rPr>
              <w:t>ты для доказательства существова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w w:val="116"/>
              </w:rPr>
              <w:t>ния широтной зональности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w w:val="101"/>
              </w:rPr>
              <w:t>Территориальные комплексы:  природные,  природно-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1"/>
              </w:rPr>
              <w:t>антропогенные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8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5"/>
              </w:rPr>
              <w:t>Урок 27. Природные комплексы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05"/>
              </w:rPr>
              <w:t xml:space="preserve">Компоненты природного комплекса, 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>их взаимодействие. Размеры природ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05"/>
              </w:rPr>
              <w:t xml:space="preserve">ных комплексов. Природные зоны 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>как крупнейшие зональные комплек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5"/>
              </w:rPr>
              <w:t xml:space="preserve">сы. Высотные </w:t>
            </w:r>
            <w:r w:rsidRPr="00653AA2">
              <w:rPr>
                <w:rFonts w:ascii="Times New Roman" w:hAnsi="Times New Roman"/>
                <w:bCs/>
                <w:color w:val="000000"/>
                <w:spacing w:val="8"/>
                <w:w w:val="105"/>
              </w:rPr>
              <w:t xml:space="preserve">пояса. 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05"/>
              </w:rPr>
              <w:t>Природно-антро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>погенные и антропогенные комплек</w:t>
            </w:r>
            <w:r w:rsidRPr="00653AA2">
              <w:rPr>
                <w:rFonts w:ascii="Times New Roman" w:hAnsi="Times New Roman"/>
                <w:bCs/>
                <w:color w:val="000000"/>
              </w:rPr>
              <w:t>сы</w:t>
            </w:r>
          </w:p>
          <w:p w:rsidR="00A93A2B" w:rsidRPr="00653AA2" w:rsidRDefault="00A93A2B" w:rsidP="00653AA2">
            <w:pPr>
              <w:framePr w:w="768" w:h="413" w:hRule="exact" w:hSpace="38" w:vSpace="58" w:wrap="auto" w:vAnchor="text" w:hAnchor="text" w:x="116" w:y="260" w:anchorLock="1"/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i/>
                <w:iCs/>
                <w:color w:val="000000"/>
                <w:w w:val="109"/>
              </w:rPr>
              <w:t xml:space="preserve">Ресурсы </w:t>
            </w:r>
            <w:r w:rsidRPr="00653AA2">
              <w:rPr>
                <w:rFonts w:ascii="Times New Roman" w:hAnsi="Times New Roman"/>
                <w:bCs/>
                <w:i/>
                <w:iCs/>
                <w:color w:val="000000"/>
                <w:w w:val="105"/>
              </w:rPr>
              <w:t xml:space="preserve">урока: </w:t>
            </w:r>
            <w:r w:rsidRPr="00653AA2">
              <w:rPr>
                <w:rFonts w:ascii="Times New Roman" w:hAnsi="Times New Roman"/>
                <w:bCs/>
                <w:color w:val="000000"/>
                <w:w w:val="105"/>
              </w:rPr>
              <w:t>Учебник, с. 138-139;</w:t>
            </w:r>
            <w:r w:rsidRPr="00653AA2">
              <w:rPr>
                <w:rFonts w:ascii="Times New Roman" w:hAnsi="Times New Roman"/>
              </w:rPr>
              <w:t xml:space="preserve"> атлас,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21"/>
              </w:rPr>
              <w:t xml:space="preserve"> с. 34-37; Контурные карты, 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21"/>
              </w:rPr>
              <w:t xml:space="preserve">18-19 (№ 1-2); </w:t>
            </w:r>
            <w:r w:rsidRPr="00653AA2">
              <w:rPr>
                <w:rFonts w:ascii="Times New Roman" w:hAnsi="Times New Roman"/>
                <w:bCs/>
                <w:color w:val="000000"/>
                <w:w w:val="106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Cs/>
                <w:color w:val="000000"/>
                <w:spacing w:val="-8"/>
                <w:w w:val="116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4"/>
                <w:w w:val="116"/>
              </w:rPr>
              <w:t>Анализировать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6"/>
              </w:rPr>
              <w:t xml:space="preserve"> схемы  для  выявле</w:t>
            </w:r>
            <w:r w:rsidRPr="00653AA2">
              <w:rPr>
                <w:rFonts w:ascii="Times New Roman" w:hAnsi="Times New Roman"/>
                <w:bCs/>
                <w:color w:val="000000"/>
                <w:spacing w:val="-4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6"/>
              </w:rPr>
              <w:t>ния    причинно-следственных    взаи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6"/>
              </w:rPr>
              <w:t xml:space="preserve">мосвязей       между       компонентами в природном комплексе.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Cs/>
                <w:color w:val="000000"/>
                <w:spacing w:val="-8"/>
                <w:w w:val="116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</w:rPr>
              <w:t>Наносить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6"/>
              </w:rPr>
              <w:t xml:space="preserve"> на контурную карту грани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6"/>
              </w:rPr>
              <w:t>цы природных зон и их качествен</w:t>
            </w:r>
            <w:r w:rsidRPr="00653AA2">
              <w:rPr>
                <w:rFonts w:ascii="Times New Roman" w:hAnsi="Times New Roman"/>
                <w:bCs/>
                <w:color w:val="000000"/>
                <w:spacing w:val="-1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6"/>
              </w:rPr>
              <w:t xml:space="preserve">ные характеристики.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8"/>
                <w:w w:val="116"/>
              </w:rPr>
              <w:t>Выявлять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6"/>
              </w:rPr>
              <w:t xml:space="preserve"> наиболее и наименее изме</w:t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6"/>
              </w:rPr>
              <w:t xml:space="preserve">нённые человеком территории Земли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6"/>
              </w:rPr>
              <w:t>на основе анализа разных источни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8"/>
                <w:w w:val="116"/>
              </w:rPr>
              <w:t>ков географической информации.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6"/>
                <w:w w:val="116"/>
              </w:rPr>
              <w:t>Находить</w:t>
            </w:r>
            <w:r w:rsidRPr="00653AA2">
              <w:rPr>
                <w:rFonts w:ascii="Times New Roman" w:hAnsi="Times New Roman"/>
                <w:bCs/>
                <w:color w:val="000000"/>
                <w:spacing w:val="-6"/>
                <w:w w:val="116"/>
              </w:rPr>
              <w:t xml:space="preserve"> информацию (в Интернете 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6"/>
              </w:rPr>
              <w:t>и других  источниках),  подготавли</w:t>
            </w:r>
            <w:r w:rsidRPr="00653AA2">
              <w:rPr>
                <w:rFonts w:ascii="Times New Roman" w:hAnsi="Times New Roman"/>
                <w:bCs/>
                <w:color w:val="000000"/>
                <w:spacing w:val="-5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6"/>
              </w:rPr>
              <w:t xml:space="preserve">вать   и   обсуждать   презентации   по 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6"/>
              </w:rPr>
              <w:t>проблемам   антропогенного  измене</w:t>
            </w:r>
            <w:r w:rsidRPr="00653AA2">
              <w:rPr>
                <w:rFonts w:ascii="Times New Roman" w:hAnsi="Times New Roman"/>
                <w:bCs/>
                <w:color w:val="000000"/>
                <w:spacing w:val="-9"/>
                <w:w w:val="116"/>
              </w:rPr>
              <w:softHyphen/>
            </w:r>
            <w:r w:rsidRPr="00653AA2">
              <w:rPr>
                <w:rFonts w:ascii="Times New Roman" w:hAnsi="Times New Roman"/>
                <w:bCs/>
                <w:color w:val="000000"/>
                <w:spacing w:val="-7"/>
                <w:w w:val="116"/>
              </w:rPr>
              <w:t>ния природных комплексов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06"/>
              </w:rPr>
              <w:t>Почва как особое природ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06"/>
              </w:rPr>
              <w:t xml:space="preserve">ное образование. Состав </w:t>
            </w:r>
            <w:r w:rsidRPr="00653AA2">
              <w:rPr>
                <w:rFonts w:ascii="Times New Roman" w:hAnsi="Times New Roman"/>
                <w:color w:val="000000"/>
                <w:spacing w:val="-5"/>
                <w:w w:val="106"/>
              </w:rPr>
              <w:t>почв, взаимодействие жи</w:t>
            </w:r>
            <w:r w:rsidRPr="00653AA2">
              <w:rPr>
                <w:rFonts w:ascii="Times New Roman" w:hAnsi="Times New Roman"/>
                <w:color w:val="000000"/>
                <w:spacing w:val="-5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вого и неживого в почве. Плодородие почв, пути его повышения. Роль человека </w:t>
            </w:r>
            <w:r w:rsidRPr="00653AA2">
              <w:rPr>
                <w:rFonts w:ascii="Times New Roman" w:hAnsi="Times New Roman"/>
                <w:color w:val="000000"/>
                <w:spacing w:val="-5"/>
                <w:w w:val="106"/>
              </w:rPr>
              <w:t>и его хозяйственной дея</w:t>
            </w:r>
            <w:r w:rsidRPr="00653AA2">
              <w:rPr>
                <w:rFonts w:ascii="Times New Roman" w:hAnsi="Times New Roman"/>
                <w:color w:val="000000"/>
                <w:spacing w:val="-5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тельности в сохранении и </w:t>
            </w:r>
            <w:r w:rsidRPr="00653AA2">
              <w:rPr>
                <w:rFonts w:ascii="Times New Roman" w:hAnsi="Times New Roman"/>
                <w:color w:val="000000"/>
                <w:spacing w:val="-2"/>
                <w:w w:val="106"/>
              </w:rPr>
              <w:t>улучшении почв</w:t>
            </w: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10"/>
              </w:rPr>
              <w:t xml:space="preserve">Урок 28.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3"/>
                <w:w w:val="110"/>
              </w:rPr>
              <w:t>Почва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4"/>
                <w:w w:val="110"/>
              </w:rPr>
              <w:t>Почва как особое природное образова</w:t>
            </w:r>
            <w:r w:rsidRPr="00653AA2">
              <w:rPr>
                <w:rFonts w:ascii="Times New Roman" w:hAnsi="Times New Roman"/>
                <w:color w:val="000000"/>
                <w:spacing w:val="-4"/>
                <w:w w:val="110"/>
              </w:rPr>
              <w:softHyphen/>
              <w:t>ние. Состав и строение почв. Плодоро</w:t>
            </w:r>
            <w:r w:rsidRPr="00653AA2">
              <w:rPr>
                <w:rFonts w:ascii="Times New Roman" w:hAnsi="Times New Roman"/>
                <w:color w:val="000000"/>
                <w:spacing w:val="-4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t>дие почв. Распространённые зональ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0"/>
              </w:rPr>
              <w:t xml:space="preserve">ные типы почв. Охрана почв,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>мелиорация.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0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 xml:space="preserve">Учебник, с. 140-141; 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t>Атлас, с. 40-41, 36-37; Электрон</w:t>
            </w:r>
            <w:r w:rsidRPr="00653AA2">
              <w:rPr>
                <w:rFonts w:ascii="Times New Roman" w:hAnsi="Times New Roman"/>
                <w:color w:val="000000"/>
                <w:w w:val="114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4"/>
              </w:rPr>
              <w:t>ное приложение к учебнику</w:t>
            </w:r>
            <w:r w:rsidRPr="00653AA2">
              <w:rPr>
                <w:rFonts w:ascii="Times New Roman" w:hAnsi="Times New Roman"/>
              </w:rPr>
              <w:br w:type="column"/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"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1"/>
                <w:w w:val="107"/>
              </w:rPr>
              <w:t xml:space="preserve">Выявлять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 xml:space="preserve">причины разной степени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плодородия используемых челове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softHyphen/>
              <w:t>ком почв.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2"/>
                <w:w w:val="107"/>
              </w:rPr>
              <w:t xml:space="preserve">Сравнивать </w:t>
            </w:r>
            <w:r w:rsidRPr="00653AA2">
              <w:rPr>
                <w:rFonts w:ascii="Times New Roman" w:hAnsi="Times New Roman"/>
                <w:color w:val="000000"/>
                <w:spacing w:val="-2"/>
                <w:w w:val="107"/>
              </w:rPr>
              <w:t>по иллюстрациям (мо</w:t>
            </w:r>
            <w:r w:rsidRPr="00653AA2">
              <w:rPr>
                <w:rFonts w:ascii="Times New Roman" w:hAnsi="Times New Roman"/>
                <w:color w:val="000000"/>
                <w:spacing w:val="-2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t>делям)   строение   профиля   подзо</w:t>
            </w:r>
            <w:r w:rsidRPr="00653AA2">
              <w:rPr>
                <w:rFonts w:ascii="Times New Roman" w:hAnsi="Times New Roman"/>
                <w:color w:val="000000"/>
                <w:spacing w:val="-1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листой почвы и чернозёма.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3"/>
                <w:w w:val="107"/>
              </w:rPr>
              <w:t xml:space="preserve">Сопоставлять 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7"/>
              </w:rPr>
              <w:t>карты  почв  и   при</w:t>
            </w:r>
            <w:r w:rsidRPr="00653AA2">
              <w:rPr>
                <w:rFonts w:ascii="Times New Roman" w:hAnsi="Times New Roman"/>
                <w:color w:val="000000"/>
                <w:spacing w:val="-3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07"/>
              </w:rPr>
              <w:t xml:space="preserve">родных зон,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5"/>
                <w:w w:val="107"/>
              </w:rPr>
              <w:t xml:space="preserve">устанавливать </w:t>
            </w:r>
            <w:r w:rsidRPr="00653AA2">
              <w:rPr>
                <w:rFonts w:ascii="Times New Roman" w:hAnsi="Times New Roman"/>
                <w:color w:val="000000"/>
                <w:spacing w:val="-5"/>
                <w:w w:val="107"/>
              </w:rPr>
              <w:t>соответ</w:t>
            </w:r>
            <w:r w:rsidRPr="00653AA2">
              <w:rPr>
                <w:rFonts w:ascii="Times New Roman" w:hAnsi="Times New Roman"/>
                <w:color w:val="000000"/>
                <w:spacing w:val="-5"/>
                <w:w w:val="107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ствие   между   основными   типами почв и природными зонами. </w:t>
            </w:r>
            <w:r w:rsidRPr="00653AA2">
              <w:rPr>
                <w:rFonts w:ascii="Times New Roman" w:hAnsi="Times New Roman"/>
                <w:b/>
                <w:bCs/>
                <w:color w:val="000000"/>
                <w:spacing w:val="-4"/>
                <w:w w:val="107"/>
              </w:rPr>
              <w:t xml:space="preserve">Наблюдать   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7"/>
              </w:rPr>
              <w:t xml:space="preserve">образцы    почв    своей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местности, </w:t>
            </w:r>
            <w:r w:rsidRPr="00653AA2">
              <w:rPr>
                <w:rFonts w:ascii="Times New Roman" w:hAnsi="Times New Roman"/>
                <w:b/>
                <w:color w:val="000000"/>
                <w:w w:val="107"/>
              </w:rPr>
              <w:t>выявлять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 xml:space="preserve"> их свойства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10"/>
              </w:rPr>
              <w:t xml:space="preserve">Природные зоны Земли.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0"/>
              </w:rPr>
              <w:t>Особенности взаимодей</w:t>
            </w:r>
            <w:r w:rsidRPr="00653AA2">
              <w:rPr>
                <w:rFonts w:ascii="Times New Roman" w:hAnsi="Times New Roman"/>
                <w:color w:val="000000"/>
                <w:spacing w:val="-6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t>ствия компонентов приро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>ды и хозяйственной дея</w:t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softHyphen/>
              <w:t xml:space="preserve">тельности в разных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0"/>
              </w:rPr>
              <w:t>природных зонах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3"/>
              </w:rPr>
              <w:t>Урок 29.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03"/>
              </w:rPr>
              <w:t>Ледяные пустыни и тундры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>Арктические и антарктические пусты</w:t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6"/>
                <w:w w:val="110"/>
              </w:rPr>
              <w:t>ни, тундры: географическое положе</w:t>
            </w:r>
            <w:r w:rsidRPr="00653AA2">
              <w:rPr>
                <w:rFonts w:ascii="Times New Roman" w:hAnsi="Times New Roman"/>
                <w:color w:val="000000"/>
                <w:spacing w:val="-6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>ние, климат, растительный и живот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0"/>
              </w:rPr>
              <w:t>ный мир.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0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 xml:space="preserve">Учебник, с. 142-143;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0"/>
              </w:rPr>
              <w:t xml:space="preserve">Атлас, с. 36-37, 40-41; 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>Элект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>ронное приложение к учебнику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7"/>
                <w:w w:val="110"/>
              </w:rPr>
              <w:t xml:space="preserve">Определять  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0"/>
              </w:rPr>
              <w:t>по   картам   географи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>ческое положение природных зон, п</w:t>
            </w:r>
            <w:r w:rsidRPr="00653AA2">
              <w:rPr>
                <w:rFonts w:ascii="Times New Roman" w:hAnsi="Times New Roman"/>
                <w:b/>
                <w:color w:val="000000"/>
                <w:w w:val="110"/>
              </w:rPr>
              <w:t xml:space="preserve">оказывать 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 xml:space="preserve">и </w:t>
            </w:r>
            <w:r w:rsidRPr="00653AA2">
              <w:rPr>
                <w:rFonts w:ascii="Times New Roman" w:hAnsi="Times New Roman"/>
                <w:b/>
                <w:color w:val="000000"/>
                <w:w w:val="110"/>
              </w:rPr>
              <w:t xml:space="preserve">описывать </w:t>
            </w:r>
            <w:r w:rsidRPr="00653AA2">
              <w:rPr>
                <w:rFonts w:ascii="Times New Roman" w:hAnsi="Times New Roman"/>
                <w:color w:val="000000"/>
                <w:w w:val="110"/>
              </w:rPr>
              <w:t>их.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7"/>
              </w:rPr>
              <w:t xml:space="preserve">Устанавливать </w:t>
            </w:r>
            <w:r w:rsidRPr="00653AA2">
              <w:rPr>
                <w:rFonts w:ascii="Times New Roman" w:hAnsi="Times New Roman"/>
                <w:bCs/>
                <w:color w:val="000000"/>
                <w:w w:val="107"/>
              </w:rPr>
              <w:t>соответствие меж</w:t>
            </w:r>
            <w:r w:rsidRPr="00653AA2">
              <w:rPr>
                <w:rFonts w:ascii="Times New Roman" w:hAnsi="Times New Roman"/>
                <w:color w:val="000000"/>
                <w:w w:val="109"/>
              </w:rPr>
              <w:t>ду природной зоной и основными представителями её растительного и животного мира.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7"/>
              </w:rPr>
              <w:t xml:space="preserve">Находить </w:t>
            </w:r>
            <w:r w:rsidRPr="00653AA2">
              <w:rPr>
                <w:rFonts w:ascii="Times New Roman" w:hAnsi="Times New Roman"/>
                <w:bCs/>
                <w:color w:val="000000"/>
                <w:w w:val="107"/>
              </w:rPr>
              <w:t xml:space="preserve">информацию </w:t>
            </w:r>
            <w:r w:rsidRPr="00653AA2">
              <w:rPr>
                <w:rFonts w:ascii="Times New Roman" w:hAnsi="Times New Roman"/>
                <w:color w:val="000000"/>
                <w:w w:val="107"/>
              </w:rPr>
              <w:t>(в Интерне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 xml:space="preserve">те и других источниках), </w:t>
            </w:r>
            <w:r w:rsidRPr="00653AA2">
              <w:rPr>
                <w:rFonts w:ascii="Times New Roman" w:hAnsi="Times New Roman"/>
                <w:b/>
                <w:color w:val="000000"/>
                <w:w w:val="108"/>
              </w:rPr>
              <w:t>подготав</w:t>
            </w:r>
            <w:r w:rsidRPr="00653AA2">
              <w:rPr>
                <w:rFonts w:ascii="Times New Roman" w:hAnsi="Times New Roman"/>
                <w:b/>
                <w:color w:val="000000"/>
                <w:spacing w:val="-2"/>
                <w:w w:val="108"/>
              </w:rPr>
              <w:t>ливать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08"/>
              </w:rPr>
              <w:t xml:space="preserve">    и    </w:t>
            </w:r>
            <w:r w:rsidRPr="00653AA2">
              <w:rPr>
                <w:rFonts w:ascii="Times New Roman" w:hAnsi="Times New Roman"/>
                <w:b/>
                <w:color w:val="000000"/>
                <w:spacing w:val="-2"/>
                <w:w w:val="108"/>
              </w:rPr>
              <w:t>обсуждать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08"/>
              </w:rPr>
              <w:t xml:space="preserve">    сообщения 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>об адаптации органического мира и человека к условиям природной зоны, о хозяйственной деятельности людей в природной зоне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Cs/>
                <w:color w:val="000000"/>
                <w:spacing w:val="-3"/>
                <w:w w:val="115"/>
              </w:rPr>
              <w:t xml:space="preserve">Природные     зоны    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5"/>
              </w:rPr>
              <w:t>Земли.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7"/>
                <w:w w:val="105"/>
              </w:rPr>
              <w:t>Особенности взаимодей</w:t>
            </w:r>
            <w:r w:rsidRPr="00653AA2">
              <w:rPr>
                <w:rFonts w:ascii="Times New Roman" w:hAnsi="Times New Roman"/>
                <w:color w:val="000000"/>
                <w:spacing w:val="-7"/>
                <w:w w:val="10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05"/>
              </w:rPr>
              <w:t>ствия компонентов приро</w:t>
            </w:r>
            <w:r w:rsidRPr="00653AA2">
              <w:rPr>
                <w:rFonts w:ascii="Times New Roman" w:hAnsi="Times New Roman"/>
                <w:color w:val="000000"/>
                <w:spacing w:val="-3"/>
                <w:w w:val="105"/>
              </w:rPr>
              <w:softHyphen/>
              <w:t>ды и хозяйственной дея</w:t>
            </w:r>
            <w:r w:rsidRPr="00653AA2">
              <w:rPr>
                <w:rFonts w:ascii="Times New Roman" w:hAnsi="Times New Roman"/>
                <w:color w:val="000000"/>
                <w:spacing w:val="-3"/>
                <w:w w:val="105"/>
              </w:rPr>
              <w:softHyphen/>
              <w:t xml:space="preserve">тельности в разных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5"/>
              </w:rPr>
              <w:t>природных зонах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/>
                <w:b/>
                <w:color w:val="000000"/>
                <w:spacing w:val="-2"/>
                <w:w w:val="108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08"/>
              </w:rPr>
              <w:t>Урок 30. Леса.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3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2"/>
                <w:w w:val="108"/>
              </w:rPr>
              <w:t>Зоны тайги, смешанных и широколи</w:t>
            </w:r>
            <w:r w:rsidRPr="00653AA2">
              <w:rPr>
                <w:rFonts w:ascii="Times New Roman" w:hAnsi="Times New Roman"/>
                <w:color w:val="000000"/>
                <w:spacing w:val="-2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08"/>
              </w:rPr>
              <w:t xml:space="preserve">ственных лесов, муссонных лесов и </w:t>
            </w:r>
            <w:r w:rsidRPr="00653AA2">
              <w:rPr>
                <w:rFonts w:ascii="Times New Roman" w:hAnsi="Times New Roman"/>
                <w:color w:val="000000"/>
                <w:spacing w:val="-4"/>
                <w:w w:val="108"/>
              </w:rPr>
              <w:t>влажных экваториальных лесов: гео</w:t>
            </w:r>
            <w:r w:rsidRPr="00653AA2">
              <w:rPr>
                <w:rFonts w:ascii="Times New Roman" w:hAnsi="Times New Roman"/>
                <w:color w:val="000000"/>
                <w:spacing w:val="-4"/>
                <w:w w:val="108"/>
              </w:rPr>
              <w:softHyphen/>
              <w:t xml:space="preserve">графическое положение, особенности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8"/>
              </w:rPr>
              <w:t>климата, растительного и животного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6"/>
                <w:w w:val="108"/>
              </w:rPr>
              <w:t>мира.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08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 xml:space="preserve">Учебник, с. 144-147; Атлас, с. 36-37, 40-41; </w:t>
            </w:r>
            <w:r w:rsidRPr="00653AA2">
              <w:rPr>
                <w:rFonts w:ascii="Times New Roman" w:hAnsi="Times New Roman"/>
                <w:color w:val="000000"/>
                <w:spacing w:val="-5"/>
                <w:w w:val="113"/>
              </w:rPr>
              <w:t>Электронное прило</w:t>
            </w:r>
            <w:r w:rsidRPr="00653AA2">
              <w:rPr>
                <w:rFonts w:ascii="Times New Roman" w:hAnsi="Times New Roman"/>
                <w:color w:val="000000"/>
                <w:spacing w:val="-5"/>
                <w:w w:val="113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6"/>
                <w:w w:val="113"/>
              </w:rPr>
              <w:t>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06"/>
              </w:rPr>
              <w:t>Определять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 по картам географическое положение природных зон, </w:t>
            </w:r>
            <w:r w:rsidRPr="00653AA2">
              <w:rPr>
                <w:rFonts w:ascii="Times New Roman" w:hAnsi="Times New Roman"/>
                <w:b/>
                <w:color w:val="000000"/>
                <w:w w:val="106"/>
              </w:rPr>
              <w:t>показывать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 их. </w:t>
            </w:r>
            <w:r w:rsidRPr="00653AA2">
              <w:rPr>
                <w:rFonts w:ascii="Times New Roman" w:hAnsi="Times New Roman"/>
                <w:b/>
                <w:color w:val="000000"/>
                <w:spacing w:val="-1"/>
                <w:w w:val="106"/>
              </w:rPr>
              <w:t>Узнавать</w:t>
            </w:r>
            <w:r w:rsidRPr="00653AA2">
              <w:rPr>
                <w:rFonts w:ascii="Times New Roman" w:hAnsi="Times New Roman"/>
                <w:color w:val="000000"/>
                <w:spacing w:val="-1"/>
                <w:w w:val="106"/>
              </w:rPr>
              <w:t xml:space="preserve"> природные зоны на иллю</w:t>
            </w:r>
            <w:r w:rsidRPr="00653AA2">
              <w:rPr>
                <w:rFonts w:ascii="Times New Roman" w:hAnsi="Times New Roman"/>
                <w:color w:val="000000"/>
                <w:spacing w:val="-1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страциях, </w:t>
            </w:r>
            <w:r w:rsidRPr="00653AA2">
              <w:rPr>
                <w:rFonts w:ascii="Times New Roman" w:hAnsi="Times New Roman"/>
                <w:b/>
                <w:color w:val="000000"/>
                <w:w w:val="106"/>
              </w:rPr>
              <w:t>описывать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 их облик. </w:t>
            </w:r>
            <w:r w:rsidRPr="00653AA2">
              <w:rPr>
                <w:rFonts w:ascii="Times New Roman" w:hAnsi="Times New Roman"/>
                <w:b/>
                <w:color w:val="000000"/>
                <w:w w:val="106"/>
              </w:rPr>
              <w:t>Устанавливать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 соответствие между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6"/>
              </w:rPr>
              <w:t xml:space="preserve">природной зоной и представителями 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её растительного и животного мира. </w:t>
            </w:r>
            <w:r w:rsidRPr="00653AA2">
              <w:rPr>
                <w:rFonts w:ascii="Times New Roman" w:hAnsi="Times New Roman"/>
                <w:b/>
                <w:bCs/>
                <w:color w:val="000000"/>
                <w:w w:val="101"/>
              </w:rPr>
              <w:t xml:space="preserve">Находить </w:t>
            </w:r>
            <w:r w:rsidRPr="00653AA2">
              <w:rPr>
                <w:rFonts w:ascii="Times New Roman" w:hAnsi="Times New Roman"/>
                <w:bCs/>
                <w:color w:val="000000"/>
                <w:w w:val="101"/>
              </w:rPr>
              <w:t xml:space="preserve">информацию </w:t>
            </w:r>
            <w:r w:rsidRPr="00653AA2">
              <w:rPr>
                <w:rFonts w:ascii="Times New Roman" w:hAnsi="Times New Roman"/>
                <w:color w:val="000000"/>
                <w:w w:val="101"/>
              </w:rPr>
              <w:t>(в Интерне</w:t>
            </w:r>
            <w:r w:rsidRPr="00653AA2">
              <w:rPr>
                <w:rFonts w:ascii="Times New Roman" w:hAnsi="Times New Roman"/>
                <w:color w:val="000000"/>
                <w:w w:val="101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те и других источниках), </w:t>
            </w:r>
            <w:r w:rsidRPr="00653AA2">
              <w:rPr>
                <w:rFonts w:ascii="Times New Roman" w:hAnsi="Times New Roman"/>
                <w:b/>
                <w:color w:val="000000"/>
                <w:w w:val="106"/>
              </w:rPr>
              <w:t>подготав</w:t>
            </w:r>
            <w:r w:rsidRPr="00653AA2">
              <w:rPr>
                <w:rFonts w:ascii="Times New Roman" w:hAnsi="Times New Roman"/>
                <w:b/>
                <w:color w:val="000000"/>
                <w:w w:val="106"/>
              </w:rPr>
              <w:softHyphen/>
              <w:t xml:space="preserve">ливать  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>и</w:t>
            </w:r>
            <w:r w:rsidRPr="00653AA2">
              <w:rPr>
                <w:rFonts w:ascii="Times New Roman" w:hAnsi="Times New Roman"/>
                <w:b/>
                <w:color w:val="000000"/>
                <w:w w:val="106"/>
              </w:rPr>
              <w:t xml:space="preserve"> обсуждать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 xml:space="preserve"> сообщения  об </w:t>
            </w:r>
            <w:r w:rsidRPr="00653AA2">
              <w:rPr>
                <w:rFonts w:ascii="Times New Roman" w:hAnsi="Times New Roman"/>
                <w:color w:val="000000"/>
                <w:spacing w:val="-2"/>
                <w:w w:val="106"/>
              </w:rPr>
              <w:t>адаптации человека к условиям при</w:t>
            </w:r>
            <w:r w:rsidRPr="00653AA2">
              <w:rPr>
                <w:rFonts w:ascii="Times New Roman" w:hAnsi="Times New Roman"/>
                <w:color w:val="000000"/>
                <w:spacing w:val="-2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>родной зоны, о хозяйственной дея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06"/>
              </w:rPr>
              <w:t>тельности людей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1"/>
                <w:w w:val="110"/>
              </w:rPr>
              <w:t xml:space="preserve">Природные зоны Земли. </w:t>
            </w:r>
            <w:r w:rsidRPr="00653AA2">
              <w:rPr>
                <w:rFonts w:ascii="Times New Roman" w:hAnsi="Times New Roman"/>
                <w:color w:val="000000"/>
                <w:spacing w:val="-7"/>
                <w:w w:val="110"/>
              </w:rPr>
              <w:t>Особенности взаимодей</w:t>
            </w:r>
            <w:r w:rsidRPr="00653AA2">
              <w:rPr>
                <w:rFonts w:ascii="Times New Roman" w:hAnsi="Times New Roman"/>
                <w:color w:val="000000"/>
                <w:spacing w:val="-7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t>ствия компонентов приро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0"/>
              </w:rPr>
              <w:t>ды и хозяйственной дея</w:t>
            </w:r>
            <w:r w:rsidRPr="00653AA2">
              <w:rPr>
                <w:rFonts w:ascii="Times New Roman" w:hAnsi="Times New Roman"/>
                <w:color w:val="000000"/>
                <w:spacing w:val="-1"/>
                <w:w w:val="110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3"/>
                <w:w w:val="110"/>
              </w:rPr>
              <w:t xml:space="preserve">тельности в разных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0"/>
              </w:rPr>
              <w:t>природных зонах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5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</w:rPr>
              <w:t xml:space="preserve">Урок 31. </w:t>
            </w:r>
            <w:r w:rsidRPr="00653AA2">
              <w:rPr>
                <w:rFonts w:ascii="Times New Roman" w:hAnsi="Times New Roman"/>
                <w:b/>
                <w:bCs/>
                <w:color w:val="000000"/>
              </w:rPr>
              <w:t>Степи и саванны. Засушливые области планеты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24"/>
              <w:jc w:val="both"/>
              <w:rPr>
                <w:rFonts w:ascii="Times New Roman" w:hAnsi="Times New Roman"/>
                <w:color w:val="000000"/>
                <w:spacing w:val="-6"/>
                <w:w w:val="108"/>
              </w:rPr>
            </w:pPr>
            <w:r w:rsidRPr="00653AA2">
              <w:rPr>
                <w:rFonts w:ascii="Times New Roman" w:hAnsi="Times New Roman"/>
                <w:color w:val="000000"/>
                <w:spacing w:val="-4"/>
                <w:w w:val="108"/>
              </w:rPr>
              <w:t>Зоны тайги, смешанных и широколист</w:t>
            </w:r>
            <w:r w:rsidRPr="00653AA2">
              <w:rPr>
                <w:rFonts w:ascii="Times New Roman" w:hAnsi="Times New Roman"/>
                <w:color w:val="000000"/>
                <w:spacing w:val="-4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08"/>
              </w:rPr>
              <w:t>венных лесов, муссонных лесов и влаж</w:t>
            </w:r>
            <w:r w:rsidRPr="00653AA2">
              <w:rPr>
                <w:rFonts w:ascii="Times New Roman" w:hAnsi="Times New Roman"/>
                <w:color w:val="000000"/>
                <w:spacing w:val="-5"/>
                <w:w w:val="108"/>
              </w:rPr>
              <w:softHyphen/>
              <w:t>ных  экваториальных  лесов:   географи</w:t>
            </w:r>
            <w:r w:rsidRPr="00653AA2">
              <w:rPr>
                <w:rFonts w:ascii="Times New Roman" w:hAnsi="Times New Roman"/>
                <w:color w:val="000000"/>
                <w:spacing w:val="-5"/>
                <w:w w:val="108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6"/>
                <w:w w:val="108"/>
              </w:rPr>
              <w:t xml:space="preserve">ческое положение, особенности климата, растительного и животного мира.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2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3"/>
                <w:w w:val="108"/>
              </w:rPr>
              <w:t xml:space="preserve">Ресурсы  урока:  </w:t>
            </w:r>
            <w:r w:rsidRPr="00653AA2">
              <w:rPr>
                <w:rFonts w:ascii="Times New Roman" w:hAnsi="Times New Roman"/>
                <w:color w:val="000000"/>
                <w:spacing w:val="-3"/>
                <w:w w:val="108"/>
              </w:rPr>
              <w:t xml:space="preserve">Учебник,   с.   148-151; 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 xml:space="preserve">Атлас, с. 36-37, 40-41;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8"/>
              </w:rPr>
              <w:t xml:space="preserve">Электронное   приложение </w:t>
            </w:r>
            <w:r w:rsidRPr="00653AA2">
              <w:rPr>
                <w:rFonts w:ascii="Times New Roman" w:hAnsi="Times New Roman"/>
                <w:color w:val="000000"/>
                <w:w w:val="108"/>
              </w:rPr>
              <w:t>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0" w:right="106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1"/>
                <w:w w:val="104"/>
              </w:rPr>
              <w:t xml:space="preserve">Определять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4"/>
              </w:rPr>
              <w:t>по картам географичес</w:t>
            </w:r>
            <w:r w:rsidRPr="00653AA2">
              <w:rPr>
                <w:rFonts w:ascii="Times New Roman" w:hAnsi="Times New Roman"/>
                <w:color w:val="000000"/>
                <w:spacing w:val="-1"/>
                <w:w w:val="104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4"/>
              </w:rPr>
              <w:t>кое положение природных зон, показывать их.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34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spacing w:val="-1"/>
                <w:w w:val="104"/>
              </w:rPr>
              <w:t xml:space="preserve">Узнавать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4"/>
              </w:rPr>
              <w:t>природные зоны на иллю</w:t>
            </w:r>
            <w:r w:rsidRPr="00653AA2">
              <w:rPr>
                <w:rFonts w:ascii="Times New Roman" w:hAnsi="Times New Roman"/>
                <w:color w:val="000000"/>
                <w:spacing w:val="-1"/>
                <w:w w:val="104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4"/>
              </w:rPr>
              <w:t xml:space="preserve">страциях, описывать их облик. </w:t>
            </w:r>
            <w:r w:rsidRPr="00653AA2">
              <w:rPr>
                <w:rFonts w:ascii="Times New Roman" w:hAnsi="Times New Roman"/>
                <w:b/>
                <w:bCs/>
                <w:color w:val="000000"/>
              </w:rPr>
              <w:t xml:space="preserve">Устанавливать соответствие </w:t>
            </w:r>
            <w:r w:rsidRPr="00653AA2">
              <w:rPr>
                <w:rFonts w:ascii="Times New Roman" w:hAnsi="Times New Roman"/>
                <w:color w:val="000000"/>
              </w:rPr>
              <w:t xml:space="preserve">между </w:t>
            </w:r>
            <w:r w:rsidRPr="00653AA2">
              <w:rPr>
                <w:rFonts w:ascii="Times New Roman" w:hAnsi="Times New Roman"/>
                <w:color w:val="000000"/>
                <w:w w:val="102"/>
              </w:rPr>
              <w:t>природной зоной и основными пред</w:t>
            </w:r>
            <w:r w:rsidRPr="00653AA2">
              <w:rPr>
                <w:rFonts w:ascii="Times New Roman" w:hAnsi="Times New Roman"/>
                <w:color w:val="000000"/>
                <w:w w:val="102"/>
              </w:rPr>
              <w:softHyphen/>
              <w:t>ставителями её растительного и животного мира.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8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bCs/>
                <w:color w:val="000000"/>
                <w:w w:val="101"/>
              </w:rPr>
              <w:t xml:space="preserve">Находить информацию </w:t>
            </w:r>
            <w:r w:rsidRPr="00653AA2">
              <w:rPr>
                <w:rFonts w:ascii="Times New Roman" w:hAnsi="Times New Roman"/>
                <w:color w:val="000000"/>
                <w:w w:val="101"/>
              </w:rPr>
              <w:t>(в Интерне</w:t>
            </w:r>
            <w:r w:rsidRPr="00653AA2">
              <w:rPr>
                <w:rFonts w:ascii="Times New Roman" w:hAnsi="Times New Roman"/>
                <w:color w:val="000000"/>
                <w:w w:val="101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06"/>
              </w:rPr>
              <w:t>те и других источниках), подготав</w:t>
            </w:r>
            <w:r w:rsidRPr="00653AA2">
              <w:rPr>
                <w:rFonts w:ascii="Times New Roman" w:hAnsi="Times New Roman"/>
                <w:color w:val="000000"/>
                <w:w w:val="106"/>
              </w:rPr>
              <w:softHyphen/>
              <w:t xml:space="preserve">ливать и обсуждать сообщения об </w:t>
            </w:r>
            <w:r w:rsidRPr="00653AA2">
              <w:rPr>
                <w:rFonts w:ascii="Times New Roman" w:hAnsi="Times New Roman"/>
                <w:color w:val="000000"/>
                <w:spacing w:val="-1"/>
                <w:w w:val="106"/>
              </w:rPr>
              <w:t xml:space="preserve">адаптации человека к условиям </w:t>
            </w:r>
            <w:r w:rsidRPr="00653AA2">
              <w:rPr>
                <w:rFonts w:ascii="Times New Roman" w:hAnsi="Times New Roman"/>
                <w:color w:val="000000"/>
                <w:spacing w:val="-5"/>
                <w:w w:val="106"/>
              </w:rPr>
              <w:t>природной зоны, о хозяйственной де</w:t>
            </w:r>
            <w:r w:rsidRPr="00653AA2">
              <w:rPr>
                <w:rFonts w:ascii="Times New Roman" w:hAnsi="Times New Roman"/>
                <w:color w:val="000000"/>
                <w:spacing w:val="-5"/>
                <w:w w:val="106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06"/>
              </w:rPr>
              <w:t xml:space="preserve">ятельности людей 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20"/>
              </w:rPr>
              <w:t>Урок 32. Природные комплексы Ми</w:t>
            </w:r>
            <w:r w:rsidRPr="00653AA2">
              <w:rPr>
                <w:rFonts w:ascii="Times New Roman" w:hAnsi="Times New Roman"/>
                <w:b/>
                <w:color w:val="000000"/>
                <w:spacing w:val="-3"/>
                <w:w w:val="120"/>
              </w:rPr>
              <w:softHyphen/>
            </w:r>
            <w:r w:rsidRPr="00653AA2">
              <w:rPr>
                <w:rFonts w:ascii="Times New Roman" w:hAnsi="Times New Roman"/>
                <w:b/>
                <w:color w:val="000000"/>
                <w:spacing w:val="-5"/>
                <w:w w:val="120"/>
              </w:rPr>
              <w:t>рового океана.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6"/>
                <w:w w:val="120"/>
              </w:rPr>
            </w:pPr>
            <w:r w:rsidRPr="00653AA2">
              <w:rPr>
                <w:rFonts w:ascii="Times New Roman" w:hAnsi="Times New Roman"/>
                <w:color w:val="000000"/>
                <w:spacing w:val="-9"/>
                <w:w w:val="120"/>
              </w:rPr>
              <w:t xml:space="preserve">Широтные зоны Мирового океана. </w:t>
            </w:r>
            <w:r w:rsidRPr="00653AA2">
              <w:rPr>
                <w:rFonts w:ascii="Times New Roman" w:hAnsi="Times New Roman"/>
                <w:color w:val="000000"/>
                <w:spacing w:val="-6"/>
                <w:w w:val="120"/>
              </w:rPr>
              <w:t xml:space="preserve">Вертикальные зоны океанов.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spacing w:val="-1"/>
                <w:w w:val="120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spacing w:val="-1"/>
                <w:w w:val="120"/>
              </w:rPr>
              <w:t xml:space="preserve">Учебник, с. 152-153; </w:t>
            </w:r>
            <w:r w:rsidRPr="00653AA2">
              <w:rPr>
                <w:rFonts w:ascii="Times New Roman" w:hAnsi="Times New Roman"/>
                <w:color w:val="000000"/>
                <w:w w:val="120"/>
              </w:rPr>
              <w:t xml:space="preserve">Атлас, с. 26-29, 38-39; </w:t>
            </w:r>
            <w:r w:rsidRPr="00653AA2">
              <w:rPr>
                <w:rFonts w:ascii="Times New Roman" w:hAnsi="Times New Roman"/>
                <w:color w:val="000000"/>
                <w:spacing w:val="-6"/>
                <w:w w:val="120"/>
              </w:rPr>
              <w:t xml:space="preserve">Электронное </w:t>
            </w:r>
            <w:r w:rsidRPr="00653AA2">
              <w:rPr>
                <w:rFonts w:ascii="Times New Roman" w:hAnsi="Times New Roman"/>
                <w:color w:val="000000"/>
                <w:spacing w:val="-5"/>
                <w:w w:val="120"/>
              </w:rPr>
              <w:t>приложение к учебнику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3"/>
                <w:w w:val="117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6"/>
                <w:w w:val="117"/>
              </w:rPr>
              <w:t>Определять</w:t>
            </w:r>
            <w:r w:rsidRPr="00653AA2">
              <w:rPr>
                <w:rFonts w:ascii="Times New Roman" w:hAnsi="Times New Roman"/>
                <w:color w:val="000000"/>
                <w:spacing w:val="-6"/>
                <w:w w:val="117"/>
              </w:rPr>
              <w:t xml:space="preserve">     по     картам     районы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 xml:space="preserve">распространения      представителей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7"/>
              </w:rPr>
              <w:t>органического мира океанов.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pacing w:val="-4"/>
                <w:w w:val="117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7"/>
              </w:rPr>
              <w:t>Анализировать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t xml:space="preserve"> тематические кар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softHyphen/>
              <w:t>ты и  находить доказательства су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7"/>
              </w:rPr>
              <w:t xml:space="preserve">ществования    в   Мировом    океане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 xml:space="preserve">широтной зональности. </w:t>
            </w:r>
            <w:r w:rsidRPr="00653AA2">
              <w:rPr>
                <w:rFonts w:ascii="Times New Roman" w:hAnsi="Times New Roman"/>
                <w:b/>
                <w:color w:val="000000"/>
                <w:spacing w:val="-4"/>
                <w:w w:val="117"/>
              </w:rPr>
              <w:t>Объяснять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 xml:space="preserve"> причины неравномерно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5"/>
                <w:w w:val="117"/>
              </w:rPr>
              <w:t>го   распространения   живых   орга</w:t>
            </w:r>
            <w:r w:rsidRPr="00653AA2">
              <w:rPr>
                <w:rFonts w:ascii="Times New Roman" w:hAnsi="Times New Roman"/>
                <w:color w:val="000000"/>
                <w:spacing w:val="-5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 xml:space="preserve">низмов в Мировом океане. 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4"/>
                <w:w w:val="117"/>
              </w:rPr>
              <w:t>Находить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 xml:space="preserve"> информацию (в Интерне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7"/>
              </w:rPr>
              <w:t>те и других  источниках) о значе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7"/>
              </w:rPr>
              <w:t>нии органического мира Мирового океана для человека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15"/>
              </w:rPr>
              <w:t>Памятники природного и культурного наследия че</w:t>
            </w:r>
            <w:r w:rsidRPr="00653AA2">
              <w:rPr>
                <w:rFonts w:ascii="Times New Roman" w:hAnsi="Times New Roman"/>
                <w:color w:val="000000"/>
                <w:w w:val="115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2"/>
                <w:w w:val="115"/>
              </w:rPr>
              <w:t>ловечества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  <w:b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2"/>
                <w:w w:val="117"/>
              </w:rPr>
              <w:t>Урок 33. Всемирное наследие челове</w:t>
            </w:r>
            <w:r w:rsidRPr="00653AA2">
              <w:rPr>
                <w:rFonts w:ascii="Times New Roman" w:hAnsi="Times New Roman"/>
                <w:b/>
                <w:color w:val="000000"/>
                <w:spacing w:val="-2"/>
                <w:w w:val="117"/>
              </w:rPr>
              <w:softHyphen/>
            </w:r>
            <w:r w:rsidRPr="00653AA2">
              <w:rPr>
                <w:rFonts w:ascii="Times New Roman" w:hAnsi="Times New Roman"/>
                <w:b/>
                <w:color w:val="000000"/>
                <w:w w:val="117"/>
              </w:rPr>
              <w:t>чества. Природное и культурное нас</w:t>
            </w:r>
            <w:r w:rsidRPr="00653AA2">
              <w:rPr>
                <w:rFonts w:ascii="Times New Roman" w:hAnsi="Times New Roman"/>
                <w:b/>
                <w:color w:val="000000"/>
                <w:w w:val="117"/>
              </w:rPr>
              <w:softHyphen/>
            </w:r>
            <w:r w:rsidRPr="00653AA2">
              <w:rPr>
                <w:rFonts w:ascii="Times New Roman" w:hAnsi="Times New Roman"/>
                <w:b/>
                <w:color w:val="000000"/>
                <w:spacing w:val="-8"/>
                <w:w w:val="117"/>
              </w:rPr>
              <w:t>ледие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"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>Всемирное наследие. Угрозы сохране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7"/>
              </w:rPr>
              <w:t xml:space="preserve">нию объектов наследия.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>География объ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1"/>
                <w:w w:val="117"/>
              </w:rPr>
              <w:t>ектов Всемирного наследия. Природ</w:t>
            </w:r>
            <w:r w:rsidRPr="00653AA2">
              <w:rPr>
                <w:rFonts w:ascii="Times New Roman" w:hAnsi="Times New Roman"/>
                <w:color w:val="000000"/>
                <w:spacing w:val="-1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6"/>
                <w:w w:val="117"/>
              </w:rPr>
              <w:t>ное наследие и сохранение биологи</w:t>
            </w:r>
            <w:r w:rsidRPr="00653AA2">
              <w:rPr>
                <w:rFonts w:ascii="Times New Roman" w:hAnsi="Times New Roman"/>
                <w:color w:val="000000"/>
                <w:spacing w:val="-6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 xml:space="preserve">ческого разнообразия. Культурное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7"/>
              </w:rPr>
              <w:t>наследие.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7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t xml:space="preserve">Учебник, с. 154-157;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7"/>
              </w:rPr>
              <w:t xml:space="preserve">Атлас, с. 48-49; Контурные карты, 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t>с. 24-25 (№ 5), практическая работа «Создание информационного буклета «Объект всемирного наследия»»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2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w w:val="117"/>
              </w:rPr>
              <w:t>Анализировать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t xml:space="preserve"> тематические кар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softHyphen/>
              <w:t>ты, отражающие размещение объ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 xml:space="preserve">ектов природного и культурного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7"/>
              </w:rPr>
              <w:t>наследия человечества</w:t>
            </w:r>
            <w:r w:rsidRPr="00653AA2">
              <w:rPr>
                <w:rFonts w:ascii="Times New Roman" w:hAnsi="Times New Roman"/>
                <w:color w:val="000000"/>
                <w:w w:val="117"/>
              </w:rPr>
              <w:t xml:space="preserve">. </w:t>
            </w:r>
            <w:r w:rsidRPr="00653AA2">
              <w:rPr>
                <w:rFonts w:ascii="Times New Roman" w:hAnsi="Times New Roman"/>
                <w:b/>
                <w:color w:val="000000"/>
                <w:spacing w:val="-4"/>
                <w:w w:val="117"/>
              </w:rPr>
              <w:t>Обозначать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 xml:space="preserve"> на контурной карте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7"/>
              </w:rPr>
              <w:t xml:space="preserve">объекты природного и культурного 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>наследия.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right="10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3"/>
                <w:w w:val="117"/>
              </w:rPr>
              <w:t>Находить</w:t>
            </w:r>
            <w:r w:rsidRPr="00653AA2">
              <w:rPr>
                <w:rFonts w:ascii="Times New Roman" w:hAnsi="Times New Roman"/>
                <w:color w:val="000000"/>
                <w:spacing w:val="-3"/>
                <w:w w:val="117"/>
              </w:rPr>
              <w:t xml:space="preserve"> информацию (в Интер</w:t>
            </w:r>
            <w:r w:rsidRPr="00653AA2">
              <w:rPr>
                <w:rFonts w:ascii="Times New Roman" w:hAnsi="Times New Roman"/>
                <w:color w:val="000000"/>
                <w:spacing w:val="-3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7"/>
              </w:rPr>
              <w:t xml:space="preserve">нете и других источниках) и </w:t>
            </w:r>
            <w:r w:rsidRPr="00653AA2">
              <w:rPr>
                <w:rFonts w:ascii="Times New Roman" w:hAnsi="Times New Roman"/>
                <w:b/>
                <w:color w:val="000000"/>
                <w:w w:val="117"/>
              </w:rPr>
              <w:t>гото</w:t>
            </w:r>
            <w:r w:rsidRPr="00653AA2">
              <w:rPr>
                <w:rFonts w:ascii="Times New Roman" w:hAnsi="Times New Roman"/>
                <w:b/>
                <w:color w:val="000000"/>
                <w:w w:val="117"/>
              </w:rPr>
              <w:softHyphen/>
            </w:r>
            <w:r w:rsidRPr="00653AA2">
              <w:rPr>
                <w:rFonts w:ascii="Times New Roman" w:hAnsi="Times New Roman"/>
                <w:b/>
                <w:color w:val="000000"/>
                <w:spacing w:val="-4"/>
                <w:w w:val="117"/>
              </w:rPr>
              <w:t>вить</w:t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 xml:space="preserve"> презентацию об объекте </w:t>
            </w:r>
            <w:r w:rsidRPr="00653AA2">
              <w:rPr>
                <w:rFonts w:ascii="Times New Roman" w:hAnsi="Times New Roman"/>
                <w:color w:val="000000"/>
                <w:spacing w:val="-6"/>
                <w:w w:val="117"/>
              </w:rPr>
              <w:t>всемирного природного (культур</w:t>
            </w:r>
            <w:r w:rsidRPr="00653AA2">
              <w:rPr>
                <w:rFonts w:ascii="Times New Roman" w:hAnsi="Times New Roman"/>
                <w:color w:val="000000"/>
                <w:spacing w:val="-6"/>
                <w:w w:val="117"/>
              </w:rPr>
              <w:softHyphen/>
            </w:r>
            <w:r w:rsidRPr="00653AA2">
              <w:rPr>
                <w:rFonts w:ascii="Times New Roman" w:hAnsi="Times New Roman"/>
                <w:color w:val="000000"/>
                <w:spacing w:val="-4"/>
                <w:w w:val="117"/>
              </w:rPr>
              <w:t xml:space="preserve">ного) наследия и о его значении </w:t>
            </w:r>
            <w:r w:rsidRPr="00653AA2">
              <w:rPr>
                <w:rFonts w:ascii="Times New Roman" w:hAnsi="Times New Roman"/>
                <w:color w:val="000000"/>
                <w:spacing w:val="-3"/>
                <w:w w:val="117"/>
              </w:rPr>
              <w:t>для человечества</w:t>
            </w:r>
          </w:p>
        </w:tc>
      </w:tr>
      <w:tr w:rsidR="00A93A2B" w:rsidRPr="00653AA2" w:rsidTr="00653AA2">
        <w:tc>
          <w:tcPr>
            <w:tcW w:w="2788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  <w:b/>
                <w:color w:val="000000"/>
                <w:spacing w:val="-1"/>
                <w:w w:val="115"/>
              </w:rPr>
            </w:pPr>
            <w:r w:rsidRPr="00653AA2">
              <w:rPr>
                <w:rFonts w:ascii="Times New Roman" w:hAnsi="Times New Roman"/>
                <w:b/>
                <w:color w:val="000000"/>
                <w:spacing w:val="-5"/>
                <w:w w:val="115"/>
              </w:rPr>
              <w:t xml:space="preserve">Урок  34.  Обобщающий  урок  по теме </w:t>
            </w:r>
            <w:r w:rsidRPr="00653AA2">
              <w:rPr>
                <w:rFonts w:ascii="Times New Roman" w:hAnsi="Times New Roman"/>
                <w:b/>
                <w:color w:val="000000"/>
                <w:w w:val="115"/>
              </w:rPr>
              <w:t xml:space="preserve">„Географическая оболочка — самый </w:t>
            </w:r>
            <w:r w:rsidRPr="00653AA2">
              <w:rPr>
                <w:rFonts w:ascii="Times New Roman" w:hAnsi="Times New Roman"/>
                <w:b/>
                <w:color w:val="000000"/>
                <w:spacing w:val="-1"/>
                <w:w w:val="115"/>
              </w:rPr>
              <w:t>крупный природный комплекс»</w:t>
            </w:r>
          </w:p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i/>
                <w:iCs/>
                <w:color w:val="000000"/>
                <w:w w:val="115"/>
              </w:rPr>
              <w:t xml:space="preserve">Ресурсы урока: </w:t>
            </w:r>
            <w:r w:rsidRPr="00653AA2">
              <w:rPr>
                <w:rFonts w:ascii="Times New Roman" w:hAnsi="Times New Roman"/>
                <w:color w:val="000000"/>
                <w:w w:val="115"/>
              </w:rPr>
              <w:t xml:space="preserve">Учебник, с.  135-Атлас, с. 36-43, 48-49; </w:t>
            </w:r>
            <w:r w:rsidRPr="00653AA2">
              <w:rPr>
                <w:rFonts w:ascii="Times New Roman" w:hAnsi="Times New Roman"/>
                <w:color w:val="000000"/>
                <w:spacing w:val="-1"/>
                <w:w w:val="115"/>
              </w:rPr>
              <w:t>Электронное приложение к учебнику</w:t>
            </w:r>
          </w:p>
        </w:tc>
        <w:tc>
          <w:tcPr>
            <w:tcW w:w="3649" w:type="dxa"/>
          </w:tcPr>
          <w:p w:rsidR="00A93A2B" w:rsidRPr="00653AA2" w:rsidRDefault="00A93A2B" w:rsidP="00653AA2">
            <w:pPr>
              <w:shd w:val="clear" w:color="auto" w:fill="FFFFFF"/>
              <w:spacing w:after="0"/>
              <w:ind w:left="19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25"/>
              </w:rPr>
              <w:t xml:space="preserve">Предлагается несколько </w:t>
            </w:r>
            <w:r w:rsidRPr="00653AA2">
              <w:rPr>
                <w:rFonts w:ascii="Times New Roman" w:hAnsi="Times New Roman"/>
                <w:color w:val="000000"/>
                <w:spacing w:val="-1"/>
                <w:w w:val="125"/>
              </w:rPr>
              <w:t xml:space="preserve">проведения обобщающего урока </w:t>
            </w:r>
            <w:r w:rsidRPr="00653AA2">
              <w:rPr>
                <w:rFonts w:ascii="Times New Roman" w:hAnsi="Times New Roman"/>
                <w:color w:val="000000"/>
                <w:w w:val="125"/>
              </w:rPr>
              <w:t xml:space="preserve">теме «Географическая оболочка </w:t>
            </w:r>
            <w:r w:rsidRPr="00653AA2">
              <w:rPr>
                <w:rFonts w:ascii="Times New Roman" w:hAnsi="Times New Roman"/>
                <w:color w:val="000000"/>
                <w:spacing w:val="20"/>
                <w:w w:val="125"/>
              </w:rPr>
              <w:t>самый</w:t>
            </w:r>
            <w:r w:rsidRPr="00653AA2">
              <w:rPr>
                <w:rFonts w:ascii="Times New Roman" w:hAnsi="Times New Roman"/>
                <w:color w:val="000000"/>
                <w:w w:val="125"/>
              </w:rPr>
              <w:t xml:space="preserve"> крупный природный комп</w:t>
            </w:r>
            <w:r w:rsidRPr="00653AA2">
              <w:rPr>
                <w:rFonts w:ascii="Times New Roman" w:hAnsi="Times New Roman"/>
                <w:color w:val="000000"/>
                <w:w w:val="125"/>
              </w:rPr>
              <w:softHyphen/>
              <w:t>лекс»: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86" w:right="67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5"/>
                <w:w w:val="112"/>
              </w:rPr>
              <w:t>— подготовленное обсуждение проб</w:t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t>лем, предлагаемых в рубрике «Под</w:t>
            </w:r>
            <w:r w:rsidRPr="00653AA2">
              <w:rPr>
                <w:rFonts w:ascii="Times New Roman" w:hAnsi="Times New Roman"/>
                <w:color w:val="000000"/>
                <w:spacing w:val="-1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>ведём итоги», Учебник, с. 158;</w:t>
            </w:r>
          </w:p>
          <w:p w:rsidR="00A93A2B" w:rsidRPr="00653AA2" w:rsidRDefault="00A93A2B" w:rsidP="00653AA2">
            <w:pPr>
              <w:shd w:val="clear" w:color="auto" w:fill="FFFFFF"/>
              <w:spacing w:after="0"/>
              <w:ind w:left="106" w:right="38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>— выполнение вариантов контроль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softHyphen/>
              <w:t xml:space="preserve">ной работы, </w:t>
            </w:r>
            <w:r w:rsidRPr="00653AA2">
              <w:rPr>
                <w:rFonts w:ascii="Times New Roman" w:hAnsi="Times New Roman"/>
                <w:bCs/>
                <w:color w:val="000000"/>
                <w:spacing w:val="-2"/>
                <w:w w:val="112"/>
              </w:rPr>
              <w:t xml:space="preserve">предлагаемой в 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t>Тетра</w:t>
            </w:r>
            <w:r w:rsidRPr="00653AA2">
              <w:rPr>
                <w:rFonts w:ascii="Times New Roman" w:hAnsi="Times New Roman"/>
                <w:color w:val="000000"/>
                <w:spacing w:val="-2"/>
                <w:w w:val="112"/>
              </w:rPr>
              <w:softHyphen/>
            </w:r>
            <w:r w:rsidRPr="00653AA2">
              <w:rPr>
                <w:rFonts w:ascii="Times New Roman" w:hAnsi="Times New Roman"/>
                <w:color w:val="000000"/>
                <w:w w:val="112"/>
              </w:rPr>
              <w:t xml:space="preserve">ди-экзаменаторе, </w:t>
            </w:r>
            <w:r w:rsidRPr="00653AA2">
              <w:rPr>
                <w:rFonts w:ascii="Times New Roman" w:hAnsi="Times New Roman"/>
                <w:bCs/>
                <w:color w:val="000000"/>
                <w:w w:val="112"/>
              </w:rPr>
              <w:t>с. 78-83</w:t>
            </w:r>
          </w:p>
        </w:tc>
      </w:tr>
      <w:tr w:rsidR="00A93A2B" w:rsidRPr="00653AA2" w:rsidTr="00653AA2">
        <w:tc>
          <w:tcPr>
            <w:tcW w:w="10406" w:type="dxa"/>
            <w:gridSpan w:val="3"/>
          </w:tcPr>
          <w:p w:rsidR="00A93A2B" w:rsidRPr="00653AA2" w:rsidRDefault="00A93A2B" w:rsidP="00653AA2">
            <w:pPr>
              <w:spacing w:after="0"/>
              <w:ind w:right="72"/>
              <w:jc w:val="both"/>
              <w:rPr>
                <w:rFonts w:ascii="Times New Roman" w:hAnsi="Times New Roman"/>
              </w:rPr>
            </w:pPr>
            <w:r w:rsidRPr="00653AA2">
              <w:rPr>
                <w:rFonts w:ascii="Times New Roman" w:hAnsi="Times New Roman"/>
                <w:color w:val="000000"/>
                <w:w w:val="112"/>
              </w:rPr>
              <w:t>Оставшийся резерв времени (1 ч) учитель может использовать по своему усмотрению, в том числе для выполнения творческих работ, перечень которых приведён в Тетради-экзаменаторе с.84-95</w:t>
            </w:r>
          </w:p>
        </w:tc>
      </w:tr>
    </w:tbl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Перечень обязательных практических работ</w:t>
      </w:r>
    </w:p>
    <w:p w:rsidR="00A93A2B" w:rsidRPr="00620834" w:rsidRDefault="00A93A2B" w:rsidP="00AD2099">
      <w:pPr>
        <w:shd w:val="clear" w:color="auto" w:fill="FFFFFF"/>
        <w:spacing w:after="0"/>
        <w:ind w:left="14" w:right="72" w:firstLine="278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Программой предусмотрено проведение и выполнение учащимися 12 практических работ в тетради-практикуме:</w:t>
      </w:r>
    </w:p>
    <w:p w:rsidR="00A93A2B" w:rsidRPr="00620834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Составление презентации по теме «Великие русские путешественники», (5 класс);</w:t>
      </w:r>
    </w:p>
    <w:p w:rsidR="00A93A2B" w:rsidRPr="00620834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Построение профиля рельефа, (5 класс);</w:t>
      </w:r>
    </w:p>
    <w:p w:rsidR="00A93A2B" w:rsidRPr="00620834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Определение на местности направлений и расстояний, (5 класс);</w:t>
      </w:r>
    </w:p>
    <w:p w:rsidR="00A93A2B" w:rsidRPr="00620834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Полярная съемка местности, (5 класс);</w:t>
      </w:r>
    </w:p>
    <w:p w:rsidR="00A93A2B" w:rsidRPr="00620834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Составление маршрута путешествия, (5 класс);</w:t>
      </w:r>
    </w:p>
    <w:p w:rsidR="00A93A2B" w:rsidRPr="00620834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Построение маршрута на основе картографических интернет- ресурсов, (5 класс);</w:t>
      </w:r>
    </w:p>
    <w:p w:rsidR="00A93A2B" w:rsidRPr="00620834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Определение горных пород по их свойствам, (5 класс);</w:t>
      </w:r>
    </w:p>
    <w:p w:rsidR="00A93A2B" w:rsidRPr="00620834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Наблюдения за погодой и ведение дневника погоды, (6 класс);</w:t>
      </w:r>
    </w:p>
    <w:p w:rsidR="00A93A2B" w:rsidRPr="00620834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Описание по картам вод Мирового океана, (6 класс);</w:t>
      </w:r>
    </w:p>
    <w:p w:rsidR="00A93A2B" w:rsidRPr="00620834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Комплексное описание реки, (6 класс);</w:t>
      </w:r>
    </w:p>
    <w:p w:rsidR="00A93A2B" w:rsidRPr="00620834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Обобщение данных дневника погоды, (6 класс);</w:t>
      </w:r>
    </w:p>
    <w:p w:rsidR="00A93A2B" w:rsidRDefault="00A93A2B" w:rsidP="00AD2099">
      <w:pPr>
        <w:pStyle w:val="ListParagraph"/>
        <w:numPr>
          <w:ilvl w:val="3"/>
          <w:numId w:val="1"/>
        </w:numPr>
        <w:shd w:val="clear" w:color="auto" w:fill="FFFFFF"/>
        <w:tabs>
          <w:tab w:val="clear" w:pos="2880"/>
          <w:tab w:val="num" w:pos="851"/>
        </w:tabs>
        <w:spacing w:after="0"/>
        <w:ind w:right="72" w:hanging="2313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Создание информационного буклета «Объект всемирного наследия» , (6 класс).</w:t>
      </w:r>
    </w:p>
    <w:p w:rsidR="00A93A2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pStyle w:val="ListParagraph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A93A2B" w:rsidRPr="00620834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В результате изучения курса «География. Начальный курс» ученик должен:</w:t>
      </w:r>
    </w:p>
    <w:p w:rsidR="00A93A2B" w:rsidRPr="00620834" w:rsidRDefault="00A93A2B" w:rsidP="008C2AB6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Знать/понимать:</w:t>
      </w:r>
    </w:p>
    <w:p w:rsidR="00A93A2B" w:rsidRPr="00620834" w:rsidRDefault="00A93A2B" w:rsidP="00AD209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 значение географической науки в жизни общества и повседневной жизни людей,</w:t>
      </w:r>
    </w:p>
    <w:p w:rsidR="00A93A2B" w:rsidRPr="00620834" w:rsidRDefault="00A93A2B" w:rsidP="00AD209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 результаты и значение выдающихся географических открытий и путешествий, </w:t>
      </w:r>
    </w:p>
    <w:p w:rsidR="00A93A2B" w:rsidRPr="00620834" w:rsidRDefault="00A93A2B" w:rsidP="00AD209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основные источники географической информации,</w:t>
      </w:r>
    </w:p>
    <w:p w:rsidR="00A93A2B" w:rsidRPr="00620834" w:rsidRDefault="00A93A2B" w:rsidP="00AD209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 методы изучения Земли, </w:t>
      </w:r>
    </w:p>
    <w:p w:rsidR="00A93A2B" w:rsidRPr="00620834" w:rsidRDefault="00A93A2B" w:rsidP="00AD209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географические следствия движения Земли вокруг своей оси, Солнца, </w:t>
      </w:r>
    </w:p>
    <w:p w:rsidR="00A93A2B" w:rsidRPr="00620834" w:rsidRDefault="00A93A2B" w:rsidP="00AD209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различия между планом местности, картой, глобусом, </w:t>
      </w:r>
    </w:p>
    <w:p w:rsidR="00A93A2B" w:rsidRPr="00620834" w:rsidRDefault="00A93A2B" w:rsidP="00AD209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современные способы создания карт, </w:t>
      </w:r>
    </w:p>
    <w:p w:rsidR="00A93A2B" w:rsidRPr="00620834" w:rsidRDefault="00A93A2B" w:rsidP="00AD209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как происходило освоение территории Земли, росла численность населения Земли, произошли основные расы,</w:t>
      </w:r>
    </w:p>
    <w:p w:rsidR="00A93A2B" w:rsidRPr="00620834" w:rsidRDefault="00A93A2B" w:rsidP="00AD209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 состав, строение оболочек Земли, основные географические явления, происходящие в них,</w:t>
      </w:r>
    </w:p>
    <w:p w:rsidR="00A93A2B" w:rsidRPr="00620834" w:rsidRDefault="00A93A2B" w:rsidP="00AD209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изменения, происходящие в оболочках Земли под влиянием деятельности человека,</w:t>
      </w:r>
    </w:p>
    <w:p w:rsidR="00A93A2B" w:rsidRPr="00620834" w:rsidRDefault="00A93A2B" w:rsidP="00AD2099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географическую номенклатуру, выделенную в учебнике жирным шрифтом.</w:t>
      </w:r>
    </w:p>
    <w:p w:rsidR="00A93A2B" w:rsidRDefault="00A93A2B" w:rsidP="008C2AB6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A93A2B" w:rsidRDefault="00A93A2B" w:rsidP="008C2AB6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A93A2B" w:rsidRDefault="00A93A2B" w:rsidP="008C2AB6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Уметь</w:t>
      </w:r>
      <w:r w:rsidRPr="00620834">
        <w:rPr>
          <w:rFonts w:ascii="Times New Roman" w:hAnsi="Times New Roman"/>
          <w:sz w:val="24"/>
          <w:szCs w:val="24"/>
        </w:rPr>
        <w:t>:</w:t>
      </w:r>
    </w:p>
    <w:p w:rsidR="00A93A2B" w:rsidRPr="00620834" w:rsidRDefault="00A93A2B" w:rsidP="00AD209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 показывать по физической карте полушарий, физической карте России, политической карте</w:t>
      </w:r>
    </w:p>
    <w:p w:rsidR="00A93A2B" w:rsidRPr="00620834" w:rsidRDefault="00A93A2B" w:rsidP="00AD20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мира, карте Океанов, глобусу географические объекты, </w:t>
      </w:r>
    </w:p>
    <w:p w:rsidR="00A93A2B" w:rsidRPr="00620834" w:rsidRDefault="00A93A2B" w:rsidP="00AD209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обозначать и надписывать их на контурной карте,</w:t>
      </w:r>
    </w:p>
    <w:p w:rsidR="00A93A2B" w:rsidRPr="00620834" w:rsidRDefault="00A93A2B" w:rsidP="00AD209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давать описания существенных признаков географических объектов и явлений,</w:t>
      </w:r>
    </w:p>
    <w:p w:rsidR="00A93A2B" w:rsidRPr="00620834" w:rsidRDefault="00A93A2B" w:rsidP="00AD209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 находить и анализировать географическую информацию, полученную из карт, плана, СМИ, Интернета,</w:t>
      </w:r>
    </w:p>
    <w:p w:rsidR="00A93A2B" w:rsidRPr="00620834" w:rsidRDefault="00A93A2B" w:rsidP="00AD209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 приводить примеры: развития представлений человека о Земле, крупнейших географических объектов на Земле, в России, своей местности, адаптации человека и его хозяйственной деятельности к условиям окружающей среды, влияния природы на формирования культуры ,источников загрязнения геосфер, использования и охраны природных ресурсов, </w:t>
      </w:r>
    </w:p>
    <w:p w:rsidR="00A93A2B" w:rsidRPr="00620834" w:rsidRDefault="00A93A2B" w:rsidP="00AD209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составлять простейшие схемы природных процессов и их взаимосвязи,</w:t>
      </w:r>
    </w:p>
    <w:p w:rsidR="00A93A2B" w:rsidRPr="00620834" w:rsidRDefault="00A93A2B" w:rsidP="00AD209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 описание образа природных объектов, </w:t>
      </w:r>
    </w:p>
    <w:p w:rsidR="00A93A2B" w:rsidRPr="00620834" w:rsidRDefault="00A93A2B" w:rsidP="00AD209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описание природных объектов по типовому плану,</w:t>
      </w:r>
    </w:p>
    <w:p w:rsidR="00A93A2B" w:rsidRPr="00620834" w:rsidRDefault="00A93A2B" w:rsidP="00AD209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 описание природных явлений и процессов по картам, наблюдениям, статистическим показателям, </w:t>
      </w:r>
    </w:p>
    <w:p w:rsidR="00A93A2B" w:rsidRPr="00620834" w:rsidRDefault="00A93A2B" w:rsidP="00AD209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определять на местности, плане, на карте растояния, направления, высоты, географические координаты и местоположение объектов, виды горных пород(в Коллекциях),</w:t>
      </w:r>
    </w:p>
    <w:p w:rsidR="00A93A2B" w:rsidRPr="00620834" w:rsidRDefault="00A93A2B" w:rsidP="00AD2099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применять приборы и инструменты для определения количественных и качественных</w:t>
      </w:r>
    </w:p>
    <w:p w:rsidR="00A93A2B" w:rsidRPr="00620834" w:rsidRDefault="00A93A2B" w:rsidP="00AD20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характеристик компонентов природы,</w:t>
      </w:r>
    </w:p>
    <w:p w:rsidR="00A93A2B" w:rsidRPr="00620834" w:rsidRDefault="00A93A2B" w:rsidP="00AD2099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 xml:space="preserve">представлять результаты измерений в разной форме, </w:t>
      </w:r>
    </w:p>
    <w:p w:rsidR="00A93A2B" w:rsidRPr="00620834" w:rsidRDefault="00A93A2B" w:rsidP="00AD2099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для ориентирования на местности, проведения съемок участков местности, чтения карт различного содержания, учета фенологических изменений в природе, в своей местности, чтения карт различного содержания, проведения простейших наблюдений за географическими объектами, определения комфортных и дискомфортных параметров природных компонентов своей местности с помощью приборов и субъективных ощущений, решения практических задач по определению качества окружающей среды, использованию, сохранению и улучшению, принятию необходимых мер в случае стихийных бедствий и техногенных катастроф, самостоятельного поиска географической информации на местности из различных источников.</w:t>
      </w:r>
    </w:p>
    <w:p w:rsidR="00A93A2B" w:rsidRDefault="00A93A2B" w:rsidP="00AD20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Оценивать:</w:t>
      </w:r>
      <w:r w:rsidRPr="00620834">
        <w:rPr>
          <w:rFonts w:ascii="Times New Roman" w:hAnsi="Times New Roman"/>
          <w:sz w:val="24"/>
          <w:szCs w:val="24"/>
        </w:rPr>
        <w:t xml:space="preserve"> Роль географической науки в жизни общества, каждого человека и себя лично, универсальное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значение природы</w:t>
      </w:r>
    </w:p>
    <w:p w:rsidR="00A93A2B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pStyle w:val="ListParagraph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Критерии и нормы оценки знаний, умений и навыков обучающихся применительно к различным формам контроля знаний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Результатом проверки уровня усвоения учебного материала является отметка. При оценке знаний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учащихся предполагается обращать внимание на правильность, осознанность, логичность и доказательность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в изложении материала, точность использования географической терминологии, самостоятельность ответа.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Оценка знаний предполагает учёт индивидуальных особенностей учащихся, дифференцированный подход к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организации работы.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Устный ответ.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"5"</w:t>
      </w:r>
      <w:r w:rsidRPr="00620834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1. Показывает глубокое и полное знание и понимание всего объёма программного материала; полное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понимание сущности рассматриваемых понятий, явлений и закономерностей, теорий, взаимосвязей;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2. Умеет составить полный и правильный ответ на основе изученного материала; выделять главные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положения, самостоятельно подтверждать ответ конкретными примерами, фактами; 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и аргументировано делать анализ, обобщения, выводы. Устанавливать межпредметные (на основе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ранее приобретенных знаний) и внутрипредметные связи, творчески применять полученные знания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незнакомой ситуации. Последовательно, чётко, связно, обоснованно и безошибочно излагать учебный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материал; давать ответ в логической последовательности с использованием принятой терминологии;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делать собственные выводы; формулировать точное определение и истолкование основных понятий,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законов, теорий; при ответе не повторять дословно текст учебника; излагать материал литературным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языком; правильно и обстоятельно отвечать на дополнительные вопросы учителя. 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и рационально использовать наглядные пособия, справочные материалы, учебник, дополнительную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литературу, первоисточники; применять систему условных обозначений при ведении записей,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сопровождающих ответ; использование для доказательства выводов из наблюдений и опытов;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3. Самостоятельно, уверенно и безошибочно применяет полученные знания в решении проблем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творческом уровне; допускает не более одного недочёта, который легко исправляет по требованию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учителя; имеет необходимые навыки работы с приборами, чертежами, схемами и графиками,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сопутствующими ответу; записи, сопровождающие ответ, соответствуют требованиям</w:t>
      </w:r>
    </w:p>
    <w:p w:rsidR="00A93A2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4. хорошее знание карты и использование ее, верное решение географических задач.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"4"</w:t>
      </w:r>
      <w:r w:rsidRPr="00620834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1. Показывает знания всего изученного программного материала. Даёт полный и правильный ответ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на основе изученных теорий; незначительные ошибки и недочёты при воспроизведении изученного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материала, определения понятий дал неполные, небольшие неточности при использовании научных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терминов или в выводах и обобщениях из наблюдений и опытов; материал излагает в определенной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логической последовательности, при этом допускает одну негрубую ошибку или не более двух недочетов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и может их исправить самостоятельно при требовании или при небольшой помощи преподавателя;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основном усвоил учебный материал; подтверждает ответ конкретными примерами; правильно отвечает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дополнительные вопросы учителя.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2. Умеет самостоятельно выделять главные положения в изученном материале; на основании фактов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примеров обобщать, делать выводы, устанавливать внутрипредметные связи. Применять полученные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знания на практике в видоизменённой ситуации, соблюдать основные правила культуры устной речи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сопровождающей письменной, использовать научные термины;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3. В основном правильно даны определения понятий и использованы научные термины;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4. Ответ самостоятельный;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5. Наличие неточностей в изложении географического материала;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6. Определения понятий неполные, допущены незначительные нарушения последовательности изложения,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небольшие неточности при использовании научных терминов или в выводах и обобщениях;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7. Связное и последовательное изложение; при помощи наводящих вопросов учителя восполняются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сделанные пропуски;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8. Наличие конкретных представлений и элементарных реальных понятий изучаемых географических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явлений;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9. Понимание основных географических взаимосвязей;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10. Знание карты и умение ей пользоваться;</w:t>
      </w:r>
    </w:p>
    <w:p w:rsidR="00A93A2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11. При решении географических задач сделаны второстепенные ошибки.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"3"</w:t>
      </w:r>
      <w:r w:rsidRPr="00620834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1. Усвоил основное содержание учебного материала, имеет пробелы в усвоении материала,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препятствующие дальнейшему усвоению программного материала;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2. Материал излагает несистематизированно, фрагментарно, не всегда последовательно;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3. Показывает недостаточную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сформированность отдельных знаний и умений; выводы и обобщения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аргументирует слабо, допускает в них ошибки.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4. Допустил ошибки и неточности в использовании научной терминологии, определения понятий дал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недостаточно четкие;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5. Не использовал в качестве доказательства выводы и обобщения из наблюдений, фактов, опытов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допустил ошибки при их изложении;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6. Испытывает затруднения в применении знаний, необходимых для решения задач различных типов,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объяснении конкретных явлений на основе теорий и законов, или в подтверждении конкретных примеров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практического применения теорий;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7. Отвечает неполно на вопросы учителя (упуская и основное), или воспроизводит содержание текста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учебника, но недостаточно понимает отдельные положения, имеющие важное значение в этом тексте;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8. Обнаруживает недостаточное понимание отдельных положений при воспроизведении текста учебника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(записей, первоисточников) или отвечает неполно на вопросы учителя, допуская одну-две грубые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ошибки.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9. Слабое знание географической номенклатуры, отсутствие практических навыков работы в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географии (неумение пользоваться компасом, масштабом и т.д.);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10. Скудны географические представления, преобладают формалистические знания;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11. Знание карты недостаточное, показ на ней сбивчивый;</w:t>
      </w:r>
    </w:p>
    <w:p w:rsidR="00A93A2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12. Только при помощи наводящих вопросов ученик улавливает географические связи.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"2"</w:t>
      </w:r>
      <w:r w:rsidRPr="00620834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1. Не усвоил и не раскрыл основное содержание материала;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2. Не делает выводов и обобщений.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3. Не знает и не понимает значительную или основную часть программного материала в пределах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поставленных вопросов;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4. Имеет слабо сформированные и неполные знания и не умеет применять их к решению конкретных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вопросов и задач по образцу;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5. При ответе (на один вопрос) допускает более двух грубых ошибок, которые не может исправить даже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помощи учителя.</w:t>
      </w:r>
    </w:p>
    <w:p w:rsidR="00A93A2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6. Имеются грубые ошибки в использовании карты.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"1"</w:t>
      </w:r>
      <w:r w:rsidRPr="00620834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1. Не может ответить ни на один из поставленных вопросов;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2. Полностью не усвоил материал.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Примечание. По окончании устного ответа учащегося педагогом даётся краткий анализ ответа, объявляется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мотивированная оценка. Возможно привлечение других учащихся для анализа ответа, самоанализ,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предложение оценки.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Оценка проверочных работ.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"5"</w:t>
      </w:r>
      <w:r w:rsidRPr="00620834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620834" w:rsidRDefault="00A93A2B" w:rsidP="008C2AB6">
      <w:pPr>
        <w:pStyle w:val="ListParagraph"/>
        <w:numPr>
          <w:ilvl w:val="0"/>
          <w:numId w:val="11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выполнил работу без ошибок и недочетов;</w:t>
      </w:r>
    </w:p>
    <w:p w:rsidR="00A93A2B" w:rsidRPr="00620834" w:rsidRDefault="00A93A2B" w:rsidP="008C2AB6">
      <w:pPr>
        <w:pStyle w:val="ListParagraph"/>
        <w:numPr>
          <w:ilvl w:val="0"/>
          <w:numId w:val="11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допустил не более одного недочета.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"4"</w:t>
      </w:r>
      <w:r w:rsidRPr="00620834">
        <w:rPr>
          <w:rFonts w:ascii="Times New Roman" w:hAnsi="Times New Roman"/>
          <w:sz w:val="24"/>
          <w:szCs w:val="24"/>
        </w:rPr>
        <w:t xml:space="preserve"> ставится, если ученик выполнил работу полностью, но допустил в ней:</w:t>
      </w:r>
    </w:p>
    <w:p w:rsidR="00A93A2B" w:rsidRPr="00620834" w:rsidRDefault="00A93A2B" w:rsidP="008C2AB6">
      <w:pPr>
        <w:pStyle w:val="ListParagraph"/>
        <w:numPr>
          <w:ilvl w:val="0"/>
          <w:numId w:val="12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не более одной негрубой ошибки и одного недочета;</w:t>
      </w:r>
    </w:p>
    <w:p w:rsidR="00A93A2B" w:rsidRPr="00620834" w:rsidRDefault="00A93A2B" w:rsidP="008C2AB6">
      <w:pPr>
        <w:pStyle w:val="ListParagraph"/>
        <w:numPr>
          <w:ilvl w:val="0"/>
          <w:numId w:val="12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или не более двух недочетов.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"3"</w:t>
      </w:r>
      <w:r w:rsidRPr="00620834">
        <w:rPr>
          <w:rFonts w:ascii="Times New Roman" w:hAnsi="Times New Roman"/>
          <w:sz w:val="24"/>
          <w:szCs w:val="24"/>
        </w:rPr>
        <w:t xml:space="preserve"> ставится, если ученик правильно выполнил не менее половины работы или допустил:</w:t>
      </w:r>
    </w:p>
    <w:p w:rsidR="00A93A2B" w:rsidRPr="00620834" w:rsidRDefault="00A93A2B" w:rsidP="008C2AB6">
      <w:pPr>
        <w:pStyle w:val="ListParagraph"/>
        <w:numPr>
          <w:ilvl w:val="0"/>
          <w:numId w:val="13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не более двух грубых ошибок;</w:t>
      </w:r>
    </w:p>
    <w:p w:rsidR="00A93A2B" w:rsidRPr="00620834" w:rsidRDefault="00A93A2B" w:rsidP="008C2AB6">
      <w:pPr>
        <w:pStyle w:val="ListParagraph"/>
        <w:numPr>
          <w:ilvl w:val="0"/>
          <w:numId w:val="13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или не более одной грубой и одной негрубой ошибки и одного недочета;</w:t>
      </w:r>
    </w:p>
    <w:p w:rsidR="00A93A2B" w:rsidRPr="00620834" w:rsidRDefault="00A93A2B" w:rsidP="008C2AB6">
      <w:pPr>
        <w:pStyle w:val="ListParagraph"/>
        <w:numPr>
          <w:ilvl w:val="0"/>
          <w:numId w:val="13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или не более двух-трех негрубых ошибок;</w:t>
      </w:r>
    </w:p>
    <w:p w:rsidR="00A93A2B" w:rsidRPr="00620834" w:rsidRDefault="00A93A2B" w:rsidP="008C2AB6">
      <w:pPr>
        <w:pStyle w:val="ListParagraph"/>
        <w:numPr>
          <w:ilvl w:val="0"/>
          <w:numId w:val="13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или одной негрубой ошибки и трех недочетов;</w:t>
      </w:r>
    </w:p>
    <w:p w:rsidR="00A93A2B" w:rsidRPr="00620834" w:rsidRDefault="00A93A2B" w:rsidP="008C2AB6">
      <w:pPr>
        <w:pStyle w:val="ListParagraph"/>
        <w:numPr>
          <w:ilvl w:val="0"/>
          <w:numId w:val="13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или при отсутствии ошибок, но при наличии четырех-пяти недочетов.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"2"</w:t>
      </w:r>
      <w:r w:rsidRPr="00620834">
        <w:rPr>
          <w:rFonts w:ascii="Times New Roman" w:hAnsi="Times New Roman"/>
          <w:sz w:val="24"/>
          <w:szCs w:val="24"/>
        </w:rPr>
        <w:t xml:space="preserve"> ставится, если ученик:</w:t>
      </w:r>
    </w:p>
    <w:p w:rsidR="00A93A2B" w:rsidRPr="00620834" w:rsidRDefault="00A93A2B" w:rsidP="008C2AB6">
      <w:pPr>
        <w:pStyle w:val="ListParagraph"/>
        <w:numPr>
          <w:ilvl w:val="0"/>
          <w:numId w:val="14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допустил число ошибок и недочетов превосходящее норму, при которой может быть выставлена</w:t>
      </w:r>
    </w:p>
    <w:p w:rsidR="00A93A2B" w:rsidRPr="00620834" w:rsidRDefault="00A93A2B" w:rsidP="008C2AB6">
      <w:pPr>
        <w:pStyle w:val="ListParagraph"/>
        <w:numPr>
          <w:ilvl w:val="0"/>
          <w:numId w:val="14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оценка "3";</w:t>
      </w:r>
    </w:p>
    <w:p w:rsidR="00A93A2B" w:rsidRPr="00620834" w:rsidRDefault="00A93A2B" w:rsidP="008C2AB6">
      <w:pPr>
        <w:pStyle w:val="ListParagraph"/>
        <w:numPr>
          <w:ilvl w:val="0"/>
          <w:numId w:val="14"/>
        </w:num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или если правильно выполнил менее половины работы.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"1</w:t>
      </w:r>
      <w:r w:rsidRPr="00620834">
        <w:rPr>
          <w:rFonts w:ascii="Times New Roman" w:hAnsi="Times New Roman"/>
          <w:sz w:val="24"/>
          <w:szCs w:val="24"/>
        </w:rPr>
        <w:t>" ставится, если ученик: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Не приступал к выполнению работы;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Правильно выполнил не более 10 % всех заданий.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Примечание.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Учитель имеет право поставить ученику оценку выше той, которая предусмотрена нормами, если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учеником оригинально выполнена работа.</w:t>
      </w:r>
    </w:p>
    <w:p w:rsidR="00A93A2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Оценки с анализом доводятся до сведения учащихся, как правило, на последующем уроке,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предусматривается работа над ошибками, устранение пробелов.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Критерии выставления оценок за проверочные тесты.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1. Критерии выставления оценок за тест, состоящий из 10 вопросов.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Время выполнения работы: 10-15 мин.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A93A2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20834">
        <w:rPr>
          <w:rFonts w:ascii="Times New Roman" w:hAnsi="Times New Roman"/>
          <w:sz w:val="24"/>
          <w:szCs w:val="24"/>
        </w:rPr>
        <w:t>Критерии выставления оценок за тест, состоящий из 20 вопросов.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Время выполнения работы: 30-40 мин.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Источник: А.Э. Фромберг – Практические и проверочные работы по географии: / Кн. для учителя – М.:Просвещение, 2003.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Оценка качества выполнения практических и самостоятельных работ по географии.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b/>
          <w:i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Отметка "5"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Практическая или самостоятельная работа выполнена в полном объеме с соблюдением необходимой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последовательности. Учащиеся работали полностью самостоятельно: подобрали необходимые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выполнения предлагаемых работ источники знаний, показали необходимые для проведения практических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и самостоятельных работ теоретические знания, практические умения и навыки.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b/>
          <w:i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Отметка "4"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Практическая или самостоятельная работа выполнена учащимися в полном объеме и самостоятельно.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конечного результата (перестановка пунктов типового плана при характеристике отдельных территорий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стран и т.д.).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Использованы указанные учителем источники знаний, включая страницы атласа, таблицы из приложения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к учебнику, страницы из статистических сборников. Работа показала знание основного теоретического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материала и овладение умениями, необходимыми для самостоятельного выполнения работы.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b/>
          <w:i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Отметка "3"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Практическая работа выполнена и оформлена учащимися с помощью учителя или хорошо подготовленных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и уже выполнивших на "отлично" данную работу учащихся. На выполнение работы затрачено много времени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(можно дать возможность доделать работу дома). Учащиеся показали знания теоретического материала,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но испытывали затруднения при самостоятельной работе с картами атласа, статистическими материалами,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географическими инструментами.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b/>
          <w:i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Отметка "2"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Выставляется в том случае, когда учащиеся оказались не подготовленными к выполнению этой работы.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Полученные результаты не позволяют сделать правильных выводов и полностью расходятся с поставленной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целью. Обнаружено плохое знание теоретического материала и отсутствие необходимых умений.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Руководство и помощь со стороны учителя и хорошо подготовленных учащихся неэффективны из-за плохой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подготовки учащегося.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Оценка работ, выполненных по контурной карте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«5»</w:t>
      </w:r>
      <w:r w:rsidRPr="00620834">
        <w:rPr>
          <w:rFonts w:ascii="Times New Roman" w:hAnsi="Times New Roman"/>
          <w:sz w:val="24"/>
          <w:szCs w:val="24"/>
        </w:rPr>
        <w:t xml:space="preserve"> ставится в том случае, если контурная карта заполнена аккуратно и правильно. Все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географические объекты обозначены, верно. Контурная карта сдана на проверку своевременно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«4»</w:t>
      </w:r>
      <w:r w:rsidRPr="00620834">
        <w:rPr>
          <w:rFonts w:ascii="Times New Roman" w:hAnsi="Times New Roman"/>
          <w:sz w:val="24"/>
          <w:szCs w:val="24"/>
        </w:rPr>
        <w:t xml:space="preserve"> ставится в том случае, если контурная карта в целом была заполнена правильно и аккуратно, 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есть небольшие помарки или не указано местоположение 2-3 объектов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Оценка «3»</w:t>
      </w:r>
      <w:r w:rsidRPr="00620834">
        <w:rPr>
          <w:rFonts w:ascii="Times New Roman" w:hAnsi="Times New Roman"/>
          <w:sz w:val="24"/>
          <w:szCs w:val="24"/>
        </w:rPr>
        <w:t xml:space="preserve"> ставится в том случае, если контурная карта имеет ряд недостатков, но правильно указаны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основные географические объекты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Оценка умений работать с картой и другими источниками географических знаний.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Отметка «5»</w:t>
      </w:r>
      <w:r w:rsidRPr="00620834">
        <w:rPr>
          <w:rFonts w:ascii="Times New Roman" w:hAnsi="Times New Roman"/>
          <w:sz w:val="24"/>
          <w:szCs w:val="24"/>
        </w:rPr>
        <w:t xml:space="preserve"> - правильный, полный отбор источников знаний, рациональное их использование в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определенной последовательности; соблюдение логики в описании или характеристике географических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территорий или объектов; самостоятельное выполнение и формулирование выводов на основе практической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деятельности; аккуратное оформление результатов работы.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Отметка «4»</w:t>
      </w:r>
      <w:r w:rsidRPr="00620834">
        <w:rPr>
          <w:rFonts w:ascii="Times New Roman" w:hAnsi="Times New Roman"/>
          <w:sz w:val="24"/>
          <w:szCs w:val="24"/>
        </w:rPr>
        <w:t xml:space="preserve"> - правильный и полный отбор источников знаний, допускаются неточности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использовании карт и других источников знаний, в оформлении результатов.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Отметка «3»</w:t>
      </w:r>
      <w:r w:rsidRPr="00620834">
        <w:rPr>
          <w:rFonts w:ascii="Times New Roman" w:hAnsi="Times New Roman"/>
          <w:sz w:val="24"/>
          <w:szCs w:val="24"/>
        </w:rPr>
        <w:t xml:space="preserve"> - правильное использование основных источников знаний; допускаются неточности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формулировке выводов; неаккуратное оформление результатов.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Отметка «2»</w:t>
      </w:r>
      <w:r w:rsidRPr="00620834">
        <w:rPr>
          <w:rFonts w:ascii="Times New Roman" w:hAnsi="Times New Roman"/>
          <w:sz w:val="24"/>
          <w:szCs w:val="24"/>
        </w:rPr>
        <w:t xml:space="preserve"> - неумение отбирать и использовать основные источники знаний; допускаются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существенные ошибки в выполнении задания и в оформлении результатов.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i/>
          <w:sz w:val="24"/>
          <w:szCs w:val="24"/>
        </w:rPr>
        <w:t>Отметка «1»</w:t>
      </w:r>
      <w:r w:rsidRPr="00620834">
        <w:rPr>
          <w:rFonts w:ascii="Times New Roman" w:hAnsi="Times New Roman"/>
          <w:sz w:val="24"/>
          <w:szCs w:val="24"/>
        </w:rPr>
        <w:t xml:space="preserve"> - полное неумение использовать карту и источники знаний.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Требования к выполнению практических работ на контурной карте.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Практические и самостоятельные работы на контурной карте выполняются с использованием карт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атласа и учебника, а также описания задания к работе.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1. Чтобы не перегружать контурную карту, мелкие объекты обозначаются цифрами с последующим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пояснением за рамками карты (в графе: «условные знаки»).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2. При нанесении на контурную карту географических объектов используйте линии градусной сетки,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речные системы, береговую линию и границы государств ( это нужно для ориентира и удобства, а также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правильности нанесения объектов).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3. Названия географических объектов старайтесь писать вдоль параллелей или меридианов, это поможет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оформить карту более аккуратно (требование выполнять обязательно).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4. Не копируйте карты атласа, необходимо точно выполнять предложенные вам задания (избегайте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нанесение «лишней информации»: отметка за правильно оформленную работу по предложенным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заданиям может быть снижена на один балл в случае добавления в работу излишней информации)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5. Географические названия объектов подписывайте с заглавной буквы.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6. Работа должна быть выполнена аккуратно без грамматически ошибок (отметка за работу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снижена за небрежность и грамматические ошибки на один и более баллов).</w:t>
      </w:r>
    </w:p>
    <w:p w:rsidR="00A93A2B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</w:p>
    <w:p w:rsidR="00A93A2B" w:rsidRPr="00620834" w:rsidRDefault="00A93A2B" w:rsidP="008C2AB6">
      <w:pPr>
        <w:shd w:val="clear" w:color="auto" w:fill="FFFFFF"/>
        <w:spacing w:after="0"/>
        <w:ind w:right="72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Правила работы с контурной картой.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1.Контурная карта – это рабочая тетрадь по географии, заполняй её аккуратно и правильно.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2. Все задания выполняются с использованием школьного учебника и карт школьного атласа.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3. Все действия с контурными картами выполняются карандашом, гелевой или шариковой ручкой.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4. Раскрашивание необходимых объектов только цветными карандашами.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5. Любая карта должна иметь заголовок, который подписывается в верхнем правом углу. Контурная карта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должна иметь чёткое лаконичное название, соответствующее тематике самой карты.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6. На контурной карте обязательно должны быть обозначены названия морей или океанов, расположенные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поле карты.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7. Для правильного нанесения на контурную карту географических объектов следует ориентироваться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на градусную сетку, реки, береговые линии озер, морей и океанов, границы государств (название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географических объектов следует писать вдоль линии параллелей, что поможет выполнить задание более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аккуратно).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5.Названия площадных объектов не должны выходить за границы объекта. Исключения составляют лишь 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из них, которые недостаточно велики по размерам для обозначения надписи в масштабе данной контурной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карты. В таком случае надпись может быть расположена рядом с данным объектом.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6.Географические объекты, названия которых не помещаются на контурной карте, могут быть обозначены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внемасштабными знаками (цифрами, буквами) и их названия подписывают в графе “Условные знаки”.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7.Тексты и названия географических объектов должны быть обязательно читабельными.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8.Первую контурную карту необходимо заполнить простым карандашом. Последующие карты можно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оформлять шариковой ручкой.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9.Контурная карта сдаётся учителю географии своевременно. Каждая работа в ней оценивается учителем.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Примечание.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При оценке качества выполнения предложенных заданий учитель принимает во внимание не только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правильность и точность выполнения заданий. Но и аккуратность их выполнения. Неаккуратное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0834">
        <w:rPr>
          <w:rFonts w:ascii="Times New Roman" w:hAnsi="Times New Roman"/>
          <w:sz w:val="24"/>
          <w:szCs w:val="24"/>
        </w:rPr>
        <w:t>выполненное задание может стать причиной более низкой оценки вашего труда.</w:t>
      </w:r>
    </w:p>
    <w:p w:rsidR="00A93A2B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Помните: работать в контурных картах фломастерами и маркерами запрещено!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pStyle w:val="ListParagraph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Техническое и информационное обеспечение уроков</w:t>
      </w:r>
    </w:p>
    <w:p w:rsidR="00A93A2B" w:rsidRPr="00620834" w:rsidRDefault="00A93A2B" w:rsidP="001234AA">
      <w:pPr>
        <w:shd w:val="clear" w:color="auto" w:fill="FFFFFF"/>
        <w:spacing w:after="0"/>
        <w:ind w:right="38"/>
        <w:jc w:val="center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b/>
          <w:bCs/>
          <w:color w:val="000000"/>
          <w:w w:val="109"/>
          <w:sz w:val="24"/>
          <w:szCs w:val="24"/>
        </w:rPr>
        <w:t>ПЕРЕЧЕНЬ ИЗДАНИЙ УЧЕБНО-МЕТОДИЧЕСКИХКОМПЛЕКТОВ «СФЕРЫ» ПО ГЕОГРАФИИ</w:t>
      </w:r>
      <w:r w:rsidRPr="00620834">
        <w:rPr>
          <w:rFonts w:ascii="Times New Roman" w:hAnsi="Times New Roman"/>
          <w:b/>
          <w:bCs/>
          <w:color w:val="000000"/>
          <w:spacing w:val="-1"/>
          <w:w w:val="109"/>
          <w:sz w:val="24"/>
          <w:szCs w:val="24"/>
        </w:rPr>
        <w:t>ДЛЯ ОСНОВНОЙ ШКОЛЫ</w:t>
      </w:r>
    </w:p>
    <w:p w:rsidR="00A93A2B" w:rsidRPr="00620834" w:rsidRDefault="00A93A2B" w:rsidP="008C2AB6">
      <w:pPr>
        <w:shd w:val="clear" w:color="auto" w:fill="FFFFFF"/>
        <w:spacing w:after="0"/>
        <w:ind w:left="2160" w:right="38"/>
        <w:jc w:val="center"/>
        <w:rPr>
          <w:rFonts w:ascii="Times New Roman" w:hAnsi="Times New Roman"/>
          <w:b/>
          <w:i/>
          <w:sz w:val="24"/>
          <w:szCs w:val="24"/>
        </w:rPr>
      </w:pPr>
      <w:r w:rsidRPr="00620834">
        <w:rPr>
          <w:rFonts w:ascii="Times New Roman" w:hAnsi="Times New Roman"/>
          <w:b/>
          <w:i/>
          <w:color w:val="000000"/>
          <w:w w:val="98"/>
          <w:sz w:val="24"/>
          <w:szCs w:val="24"/>
        </w:rPr>
        <w:t>5-6 классы</w:t>
      </w:r>
    </w:p>
    <w:p w:rsidR="00A93A2B" w:rsidRPr="00620834" w:rsidRDefault="00A93A2B" w:rsidP="008C2AB6">
      <w:pPr>
        <w:pStyle w:val="ListParagraph"/>
        <w:numPr>
          <w:ilvl w:val="0"/>
          <w:numId w:val="20"/>
        </w:numPr>
        <w:shd w:val="clear" w:color="auto" w:fill="FFFFFF"/>
        <w:spacing w:after="0"/>
        <w:ind w:right="2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7"/>
          <w:sz w:val="24"/>
          <w:szCs w:val="24"/>
        </w:rPr>
        <w:t xml:space="preserve">Лобжанидзе А.А. География. Планета Земля. 5-6 классы. </w:t>
      </w:r>
      <w:r w:rsidRPr="00620834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Учебник для общеобразовательных учреждений.</w:t>
      </w:r>
    </w:p>
    <w:p w:rsidR="00A93A2B" w:rsidRPr="00620834" w:rsidRDefault="00A93A2B" w:rsidP="008C2AB6">
      <w:pPr>
        <w:pStyle w:val="ListParagraph"/>
        <w:numPr>
          <w:ilvl w:val="0"/>
          <w:numId w:val="20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17"/>
          <w:sz w:val="24"/>
          <w:szCs w:val="24"/>
        </w:rPr>
        <w:t xml:space="preserve">География. Планета Земля. 5-6 класс. Электронное приложение </w:t>
      </w:r>
      <w:r w:rsidRPr="00620834">
        <w:rPr>
          <w:rFonts w:ascii="Times New Roman" w:hAnsi="Times New Roman"/>
          <w:color w:val="000000"/>
          <w:spacing w:val="-2"/>
          <w:w w:val="117"/>
          <w:sz w:val="24"/>
          <w:szCs w:val="24"/>
        </w:rPr>
        <w:t>к учебнику автора А.А. Лобжанидзе.</w:t>
      </w:r>
    </w:p>
    <w:p w:rsidR="00A93A2B" w:rsidRPr="00620834" w:rsidRDefault="00A93A2B" w:rsidP="008C2AB6">
      <w:pPr>
        <w:pStyle w:val="ListParagraph"/>
        <w:numPr>
          <w:ilvl w:val="0"/>
          <w:numId w:val="20"/>
        </w:numPr>
        <w:shd w:val="clear" w:color="auto" w:fill="FFFFFF"/>
        <w:spacing w:after="0"/>
        <w:ind w:right="10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7"/>
          <w:sz w:val="24"/>
          <w:szCs w:val="24"/>
        </w:rPr>
        <w:t>Лобжанидзе А.А. География. Планета Земля. Тетрадь-трена</w:t>
      </w:r>
      <w:r w:rsidRPr="00620834">
        <w:rPr>
          <w:rFonts w:ascii="Times New Roman" w:hAnsi="Times New Roman"/>
          <w:color w:val="000000"/>
          <w:w w:val="117"/>
          <w:sz w:val="24"/>
          <w:szCs w:val="24"/>
        </w:rPr>
        <w:softHyphen/>
        <w:t>жер. 5-6 класс. Пособие для учащихся общеобразовательных уч</w:t>
      </w:r>
      <w:r w:rsidRPr="00620834">
        <w:rPr>
          <w:rFonts w:ascii="Times New Roman" w:hAnsi="Times New Roman"/>
          <w:color w:val="000000"/>
          <w:w w:val="117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8"/>
          <w:w w:val="117"/>
          <w:sz w:val="24"/>
          <w:szCs w:val="24"/>
        </w:rPr>
        <w:t>реждений.</w:t>
      </w:r>
    </w:p>
    <w:p w:rsidR="00A93A2B" w:rsidRPr="00620834" w:rsidRDefault="00A93A2B" w:rsidP="008C2AB6">
      <w:pPr>
        <w:pStyle w:val="ListParagraph"/>
        <w:numPr>
          <w:ilvl w:val="0"/>
          <w:numId w:val="20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4"/>
          <w:w w:val="117"/>
          <w:sz w:val="24"/>
          <w:szCs w:val="24"/>
        </w:rPr>
        <w:t xml:space="preserve">Мишняева Е.Ю., Котляр О.Г. География. Планета Земля. </w:t>
      </w:r>
      <w:r w:rsidRPr="00620834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Тетрадь-практикум. 5-6 класс. Пособие для учащихся общеобразо</w:t>
      </w:r>
      <w:r w:rsidRPr="00620834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softHyphen/>
        <w:t>вательных учреждений.</w:t>
      </w:r>
    </w:p>
    <w:p w:rsidR="00A93A2B" w:rsidRPr="00620834" w:rsidRDefault="00A93A2B" w:rsidP="008C2AB6">
      <w:pPr>
        <w:pStyle w:val="ListParagraph"/>
        <w:numPr>
          <w:ilvl w:val="0"/>
          <w:numId w:val="21"/>
        </w:numPr>
        <w:shd w:val="clear" w:color="auto" w:fill="FFFFFF"/>
        <w:spacing w:after="0"/>
        <w:ind w:right="19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Барабанов В.В. География. Планета Земля. Тетрадь-экзамена</w:t>
      </w:r>
      <w:r w:rsidRPr="00620834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7"/>
          <w:sz w:val="24"/>
          <w:szCs w:val="24"/>
        </w:rPr>
        <w:t>тор. 5-6 класс. Пособие для учащихся общеобразовательных учреждений</w:t>
      </w:r>
    </w:p>
    <w:p w:rsidR="00A93A2B" w:rsidRPr="00620834" w:rsidRDefault="00A93A2B" w:rsidP="008C2AB6">
      <w:pPr>
        <w:pStyle w:val="ListParagraph"/>
        <w:numPr>
          <w:ilvl w:val="0"/>
          <w:numId w:val="19"/>
        </w:numPr>
        <w:shd w:val="clear" w:color="auto" w:fill="FFFFFF"/>
        <w:spacing w:after="0"/>
        <w:ind w:right="19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>География. Планета Земля. Атлас. 5-6 класс.</w:t>
      </w:r>
    </w:p>
    <w:p w:rsidR="00A93A2B" w:rsidRPr="00620834" w:rsidRDefault="00A93A2B" w:rsidP="008C2AB6">
      <w:pPr>
        <w:pStyle w:val="ListParagraph"/>
        <w:numPr>
          <w:ilvl w:val="0"/>
          <w:numId w:val="19"/>
        </w:numPr>
        <w:shd w:val="clear" w:color="auto" w:fill="FFFFFF"/>
        <w:spacing w:after="0"/>
        <w:ind w:right="19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 xml:space="preserve">География.  Планета Земля. Контурные карты. 5-6 класс. </w:t>
      </w:r>
    </w:p>
    <w:p w:rsidR="00A93A2B" w:rsidRPr="00620834" w:rsidRDefault="00A93A2B" w:rsidP="008C2AB6">
      <w:pPr>
        <w:pStyle w:val="ListParagraph"/>
        <w:numPr>
          <w:ilvl w:val="0"/>
          <w:numId w:val="19"/>
        </w:numPr>
        <w:shd w:val="clear" w:color="auto" w:fill="FFFFFF"/>
        <w:spacing w:after="0"/>
        <w:ind w:right="19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 xml:space="preserve">География. </w:t>
      </w:r>
      <w:r w:rsidRPr="00620834">
        <w:rPr>
          <w:rFonts w:ascii="Times New Roman" w:hAnsi="Times New Roman"/>
          <w:color w:val="000000"/>
          <w:spacing w:val="-4"/>
          <w:w w:val="116"/>
          <w:sz w:val="24"/>
          <w:szCs w:val="24"/>
        </w:rPr>
        <w:t xml:space="preserve">Планета    Земля.    Методические    рекомендации, </w:t>
      </w:r>
      <w:r w:rsidRPr="00620834">
        <w:rPr>
          <w:rFonts w:ascii="Times New Roman" w:hAnsi="Times New Roman"/>
          <w:color w:val="000000"/>
          <w:w w:val="111"/>
          <w:sz w:val="24"/>
          <w:szCs w:val="24"/>
        </w:rPr>
        <w:t>5-6 класс. Пособие для учителей общеобразовательных учреждений.</w:t>
      </w:r>
    </w:p>
    <w:p w:rsidR="00A93A2B" w:rsidRPr="00620834" w:rsidRDefault="00A93A2B" w:rsidP="008C2AB6">
      <w:pPr>
        <w:pStyle w:val="ListParagraph"/>
        <w:shd w:val="clear" w:color="auto" w:fill="FFFFFF"/>
        <w:spacing w:after="0"/>
        <w:ind w:right="19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pStyle w:val="ListParagraph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Список литературы для обучающих и педагогов</w:t>
      </w:r>
    </w:p>
    <w:p w:rsidR="00A93A2B" w:rsidRPr="00620834" w:rsidRDefault="00A93A2B" w:rsidP="008C2AB6">
      <w:pPr>
        <w:spacing w:after="0"/>
        <w:rPr>
          <w:rFonts w:ascii="Times New Roman" w:hAnsi="Times New Roman"/>
          <w:b/>
          <w:sz w:val="24"/>
          <w:szCs w:val="24"/>
        </w:rPr>
      </w:pPr>
      <w:r w:rsidRPr="00620834">
        <w:rPr>
          <w:rFonts w:ascii="Times New Roman" w:hAnsi="Times New Roman"/>
          <w:b/>
          <w:sz w:val="24"/>
          <w:szCs w:val="24"/>
        </w:rPr>
        <w:t>Перечень литературы для педагогов</w:t>
      </w:r>
    </w:p>
    <w:p w:rsidR="00A93A2B" w:rsidRPr="00620834" w:rsidRDefault="00A93A2B" w:rsidP="008C2AB6">
      <w:pPr>
        <w:pStyle w:val="ListParagraph"/>
        <w:numPr>
          <w:ilvl w:val="0"/>
          <w:numId w:val="20"/>
        </w:numPr>
        <w:shd w:val="clear" w:color="auto" w:fill="FFFFFF"/>
        <w:spacing w:after="0"/>
        <w:ind w:right="29" w:hanging="35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7"/>
          <w:sz w:val="24"/>
          <w:szCs w:val="24"/>
        </w:rPr>
        <w:t xml:space="preserve">Лобжанидзе А.А. География. Планета Земля. 5-6 классы. </w:t>
      </w:r>
      <w:r w:rsidRPr="00620834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Учебник для общеобразовательных учреждений.</w:t>
      </w:r>
      <w:r w:rsidRPr="00620834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620834" w:rsidRDefault="00A93A2B" w:rsidP="008C2AB6">
      <w:pPr>
        <w:pStyle w:val="ListParagraph"/>
        <w:numPr>
          <w:ilvl w:val="0"/>
          <w:numId w:val="20"/>
        </w:numPr>
        <w:shd w:val="clear" w:color="auto" w:fill="FFFFFF"/>
        <w:spacing w:after="0"/>
        <w:ind w:right="10" w:hanging="35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1"/>
          <w:w w:val="117"/>
          <w:sz w:val="24"/>
          <w:szCs w:val="24"/>
        </w:rPr>
        <w:t xml:space="preserve">География. Планета Земля. 5-6 класс. Электронное приложение </w:t>
      </w:r>
      <w:r w:rsidRPr="00620834">
        <w:rPr>
          <w:rFonts w:ascii="Times New Roman" w:hAnsi="Times New Roman"/>
          <w:color w:val="000000"/>
          <w:spacing w:val="-2"/>
          <w:w w:val="117"/>
          <w:sz w:val="24"/>
          <w:szCs w:val="24"/>
        </w:rPr>
        <w:t>к учебнику автора А.А. Лобжанидзе.</w:t>
      </w:r>
      <w:r w:rsidRPr="00620834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620834" w:rsidRDefault="00A93A2B" w:rsidP="008C2AB6">
      <w:pPr>
        <w:pStyle w:val="ListParagraph"/>
        <w:numPr>
          <w:ilvl w:val="0"/>
          <w:numId w:val="20"/>
        </w:numPr>
        <w:shd w:val="clear" w:color="auto" w:fill="FFFFFF"/>
        <w:spacing w:after="0"/>
        <w:ind w:right="10" w:hanging="35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7"/>
          <w:sz w:val="24"/>
          <w:szCs w:val="24"/>
        </w:rPr>
        <w:t>Лобжанидзе А.А. География. Планета Земля. Тетрадь-трена</w:t>
      </w:r>
      <w:r w:rsidRPr="00620834">
        <w:rPr>
          <w:rFonts w:ascii="Times New Roman" w:hAnsi="Times New Roman"/>
          <w:color w:val="000000"/>
          <w:w w:val="117"/>
          <w:sz w:val="24"/>
          <w:szCs w:val="24"/>
        </w:rPr>
        <w:softHyphen/>
        <w:t>жер, в 2 частях. 5-6 класс. Пособие для учащихся общеобразовательных уч</w:t>
      </w:r>
      <w:r w:rsidRPr="00620834">
        <w:rPr>
          <w:rFonts w:ascii="Times New Roman" w:hAnsi="Times New Roman"/>
          <w:color w:val="000000"/>
          <w:w w:val="117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spacing w:val="-8"/>
          <w:w w:val="117"/>
          <w:sz w:val="24"/>
          <w:szCs w:val="24"/>
        </w:rPr>
        <w:t>реждений.</w:t>
      </w:r>
      <w:r w:rsidRPr="00620834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620834" w:rsidRDefault="00A93A2B" w:rsidP="008C2AB6">
      <w:pPr>
        <w:pStyle w:val="ListParagraph"/>
        <w:numPr>
          <w:ilvl w:val="0"/>
          <w:numId w:val="20"/>
        </w:numPr>
        <w:shd w:val="clear" w:color="auto" w:fill="FFFFFF"/>
        <w:spacing w:after="0"/>
        <w:ind w:right="19" w:hanging="35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4"/>
          <w:w w:val="117"/>
          <w:sz w:val="24"/>
          <w:szCs w:val="24"/>
        </w:rPr>
        <w:t xml:space="preserve">Мишняева Е.Ю., Котляр О.Г. География. Планета Земля. </w:t>
      </w:r>
      <w:r w:rsidRPr="00620834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Тетрадь-практикум. 5-6 класс. Пособие для учащихся общеобразо</w:t>
      </w:r>
      <w:r w:rsidRPr="00620834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softHyphen/>
        <w:t>вательных учреждений.</w:t>
      </w:r>
      <w:r w:rsidRPr="00620834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620834" w:rsidRDefault="00A93A2B" w:rsidP="008C2AB6">
      <w:pPr>
        <w:pStyle w:val="ListParagraph"/>
        <w:numPr>
          <w:ilvl w:val="0"/>
          <w:numId w:val="21"/>
        </w:numPr>
        <w:shd w:val="clear" w:color="auto" w:fill="FFFFFF"/>
        <w:spacing w:after="0"/>
        <w:ind w:right="19" w:hanging="357"/>
        <w:jc w:val="both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t>Барабанов В.В. География. Планета Земля. Тетрадь-экзамена</w:t>
      </w:r>
      <w:r w:rsidRPr="00620834">
        <w:rPr>
          <w:rFonts w:ascii="Times New Roman" w:hAnsi="Times New Roman"/>
          <w:color w:val="000000"/>
          <w:spacing w:val="-3"/>
          <w:w w:val="117"/>
          <w:sz w:val="24"/>
          <w:szCs w:val="24"/>
        </w:rPr>
        <w:softHyphen/>
      </w:r>
      <w:r w:rsidRPr="00620834">
        <w:rPr>
          <w:rFonts w:ascii="Times New Roman" w:hAnsi="Times New Roman"/>
          <w:color w:val="000000"/>
          <w:w w:val="117"/>
          <w:sz w:val="24"/>
          <w:szCs w:val="24"/>
        </w:rPr>
        <w:t>тор. 5-6 класс. Пособие для учащихся общеобразовательных учреждений.</w:t>
      </w:r>
      <w:r w:rsidRPr="00620834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620834" w:rsidRDefault="00A93A2B" w:rsidP="008C2AB6">
      <w:pPr>
        <w:pStyle w:val="ListParagraph"/>
        <w:numPr>
          <w:ilvl w:val="0"/>
          <w:numId w:val="19"/>
        </w:numPr>
        <w:shd w:val="clear" w:color="auto" w:fill="FFFFFF"/>
        <w:spacing w:after="0"/>
        <w:ind w:right="19" w:hanging="357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>География. Планета Земля. Атлас. 5-6 класс.</w:t>
      </w:r>
      <w:r w:rsidRPr="00620834">
        <w:rPr>
          <w:rFonts w:ascii="Times New Roman" w:hAnsi="Times New Roman"/>
          <w:color w:val="000000"/>
          <w:w w:val="111"/>
          <w:sz w:val="24"/>
          <w:szCs w:val="24"/>
        </w:rPr>
        <w:t xml:space="preserve"> М.: Просвещение,2012</w:t>
      </w:r>
    </w:p>
    <w:p w:rsidR="00A93A2B" w:rsidRPr="00620834" w:rsidRDefault="00A93A2B" w:rsidP="008C2AB6">
      <w:pPr>
        <w:pStyle w:val="ListParagraph"/>
        <w:numPr>
          <w:ilvl w:val="0"/>
          <w:numId w:val="19"/>
        </w:numPr>
        <w:shd w:val="clear" w:color="auto" w:fill="FFFFFF"/>
        <w:spacing w:after="0"/>
        <w:ind w:right="19" w:hanging="357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 xml:space="preserve">География.  Планета Земля. Контурные карты. 5-6 класс. </w:t>
      </w:r>
      <w:r w:rsidRPr="00620834">
        <w:rPr>
          <w:rFonts w:ascii="Times New Roman" w:hAnsi="Times New Roman"/>
          <w:color w:val="000000"/>
          <w:w w:val="111"/>
          <w:sz w:val="24"/>
          <w:szCs w:val="24"/>
        </w:rPr>
        <w:t>М.: Просвещение,2012</w:t>
      </w:r>
    </w:p>
    <w:p w:rsidR="00A93A2B" w:rsidRPr="00620834" w:rsidRDefault="00A93A2B" w:rsidP="008C2AB6">
      <w:pPr>
        <w:pStyle w:val="ListParagraph"/>
        <w:numPr>
          <w:ilvl w:val="0"/>
          <w:numId w:val="19"/>
        </w:numPr>
        <w:shd w:val="clear" w:color="auto" w:fill="FFFFFF"/>
        <w:spacing w:after="0"/>
        <w:ind w:right="19" w:hanging="357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6"/>
          <w:sz w:val="24"/>
          <w:szCs w:val="24"/>
        </w:rPr>
        <w:t xml:space="preserve">География. </w:t>
      </w:r>
      <w:r w:rsidRPr="00620834">
        <w:rPr>
          <w:rFonts w:ascii="Times New Roman" w:hAnsi="Times New Roman"/>
          <w:color w:val="000000"/>
          <w:spacing w:val="-4"/>
          <w:w w:val="116"/>
          <w:sz w:val="24"/>
          <w:szCs w:val="24"/>
        </w:rPr>
        <w:t xml:space="preserve">Планета    Земля.    Методические    рекомендации, </w:t>
      </w:r>
      <w:r w:rsidRPr="00620834">
        <w:rPr>
          <w:rFonts w:ascii="Times New Roman" w:hAnsi="Times New Roman"/>
          <w:color w:val="000000"/>
          <w:w w:val="111"/>
          <w:sz w:val="24"/>
          <w:szCs w:val="24"/>
        </w:rPr>
        <w:t>5-6 класс. Пособие для учителей общеобразовательных учреждений. М.: Просвещение,2011</w:t>
      </w:r>
    </w:p>
    <w:p w:rsidR="00A93A2B" w:rsidRPr="00620834" w:rsidRDefault="00A93A2B" w:rsidP="008C2AB6">
      <w:pPr>
        <w:pStyle w:val="ListParagraph"/>
        <w:numPr>
          <w:ilvl w:val="0"/>
          <w:numId w:val="19"/>
        </w:numPr>
        <w:shd w:val="clear" w:color="auto" w:fill="FFFFFF"/>
        <w:spacing w:after="0"/>
        <w:ind w:right="19" w:hanging="357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color w:val="000000"/>
          <w:w w:val="111"/>
          <w:sz w:val="24"/>
          <w:szCs w:val="24"/>
        </w:rPr>
        <w:t>Рабочие программы. География. УМК «Сферы» 5-9 классы. Пособие для учителей общеобразовательных учреждений. М.: Просвещение,2011</w:t>
      </w:r>
    </w:p>
    <w:p w:rsidR="00A93A2B" w:rsidRPr="00620834" w:rsidRDefault="00A93A2B" w:rsidP="008C2AB6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620834">
        <w:rPr>
          <w:rFonts w:ascii="Times New Roman" w:hAnsi="Times New Roman"/>
          <w:b/>
          <w:bCs/>
          <w:sz w:val="24"/>
          <w:szCs w:val="24"/>
        </w:rPr>
        <w:t>Дополнительная литература для учащихся:</w:t>
      </w:r>
    </w:p>
    <w:p w:rsidR="00A93A2B" w:rsidRPr="00620834" w:rsidRDefault="00A93A2B" w:rsidP="008C2AB6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620834">
        <w:rPr>
          <w:rFonts w:ascii="Times New Roman" w:hAnsi="Times New Roman"/>
          <w:bCs/>
          <w:sz w:val="24"/>
          <w:szCs w:val="24"/>
        </w:rPr>
        <w:t>Томилин А. Н. География для детей- М.: АСТ, 2009</w:t>
      </w:r>
    </w:p>
    <w:p w:rsidR="00A93A2B" w:rsidRPr="00620834" w:rsidRDefault="00A93A2B" w:rsidP="008C2AB6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620834">
        <w:rPr>
          <w:rFonts w:ascii="Times New Roman" w:hAnsi="Times New Roman"/>
          <w:bCs/>
          <w:sz w:val="24"/>
          <w:szCs w:val="24"/>
        </w:rPr>
        <w:t>Энциклопедия для детей. География. –М.: Аванта +, 2000</w:t>
      </w:r>
    </w:p>
    <w:p w:rsidR="00A93A2B" w:rsidRPr="00620834" w:rsidRDefault="00A93A2B" w:rsidP="008C2AB6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620834">
        <w:rPr>
          <w:rFonts w:ascii="Times New Roman" w:hAnsi="Times New Roman"/>
          <w:bCs/>
          <w:sz w:val="24"/>
          <w:szCs w:val="24"/>
        </w:rPr>
        <w:t>Большой географический атлас.- М.: Олма- Пресс, 2002</w:t>
      </w:r>
    </w:p>
    <w:p w:rsidR="00A93A2B" w:rsidRPr="00620834" w:rsidRDefault="00A93A2B" w:rsidP="008C2AB6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620834">
        <w:rPr>
          <w:rFonts w:ascii="Times New Roman" w:hAnsi="Times New Roman"/>
          <w:bCs/>
          <w:sz w:val="24"/>
          <w:szCs w:val="24"/>
        </w:rPr>
        <w:t>Географические открытия: детская энциклопедия. – М.: Махаон, 2007</w:t>
      </w:r>
    </w:p>
    <w:p w:rsidR="00A93A2B" w:rsidRPr="00620834" w:rsidRDefault="00A93A2B" w:rsidP="008C2AB6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620834">
        <w:rPr>
          <w:rFonts w:ascii="Times New Roman" w:hAnsi="Times New Roman"/>
          <w:bCs/>
          <w:sz w:val="24"/>
          <w:szCs w:val="24"/>
        </w:rPr>
        <w:t>Земля и Вселенная. – М.: Махаон, 2010</w:t>
      </w:r>
    </w:p>
    <w:p w:rsidR="00A93A2B" w:rsidRPr="00620834" w:rsidRDefault="00A93A2B" w:rsidP="008C2AB6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620834">
        <w:rPr>
          <w:rFonts w:ascii="Times New Roman" w:hAnsi="Times New Roman"/>
          <w:bCs/>
          <w:sz w:val="24"/>
          <w:szCs w:val="24"/>
        </w:rPr>
        <w:t>Вулканы: детская энциклопедия. – М.: Махаон, 2006</w:t>
      </w:r>
    </w:p>
    <w:p w:rsidR="00A93A2B" w:rsidRPr="00620834" w:rsidRDefault="00A93A2B" w:rsidP="008C2AB6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620834">
        <w:rPr>
          <w:rFonts w:ascii="Times New Roman" w:hAnsi="Times New Roman"/>
          <w:bCs/>
          <w:sz w:val="24"/>
          <w:szCs w:val="24"/>
        </w:rPr>
        <w:t>Горы: детская энциклопедия. – М.: Махаон, 2009</w:t>
      </w:r>
    </w:p>
    <w:p w:rsidR="00A93A2B" w:rsidRPr="00620834" w:rsidRDefault="00A93A2B" w:rsidP="008C2AB6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620834">
        <w:rPr>
          <w:rFonts w:ascii="Times New Roman" w:hAnsi="Times New Roman"/>
          <w:bCs/>
          <w:sz w:val="24"/>
          <w:szCs w:val="24"/>
        </w:rPr>
        <w:t>Моря и океаны: энциклопедия. – М.: Махаон, 2010</w:t>
      </w:r>
    </w:p>
    <w:p w:rsidR="00A93A2B" w:rsidRPr="00620834" w:rsidRDefault="00A93A2B" w:rsidP="008C2AB6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620834">
        <w:rPr>
          <w:rFonts w:ascii="Times New Roman" w:hAnsi="Times New Roman"/>
          <w:bCs/>
          <w:sz w:val="24"/>
          <w:szCs w:val="24"/>
        </w:rPr>
        <w:t>Живой мир: энциклопедия. – М.: Росмэн, 2008</w:t>
      </w:r>
    </w:p>
    <w:p w:rsidR="00A93A2B" w:rsidRPr="00620834" w:rsidRDefault="00A93A2B" w:rsidP="008C2AB6">
      <w:pPr>
        <w:pStyle w:val="ListParagraph"/>
        <w:numPr>
          <w:ilvl w:val="0"/>
          <w:numId w:val="22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620834">
        <w:rPr>
          <w:rFonts w:ascii="Times New Roman" w:hAnsi="Times New Roman"/>
          <w:bCs/>
          <w:sz w:val="24"/>
          <w:szCs w:val="24"/>
        </w:rPr>
        <w:t>Большая энциклопедия природы. – М.: Росмэн, 2008</w:t>
      </w:r>
    </w:p>
    <w:p w:rsidR="00A93A2B" w:rsidRPr="00620834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</w:rPr>
        <w:t>Интернет-ресурсы:</w:t>
      </w:r>
    </w:p>
    <w:p w:rsidR="00A93A2B" w:rsidRPr="00620834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r w:rsidRPr="00620834">
        <w:rPr>
          <w:rFonts w:ascii="Times New Roman" w:hAnsi="Times New Roman"/>
          <w:sz w:val="24"/>
          <w:szCs w:val="24"/>
          <w:lang w:val="en-US"/>
        </w:rPr>
        <w:t>http</w:t>
      </w:r>
      <w:r w:rsidRPr="00620834">
        <w:rPr>
          <w:rFonts w:ascii="Times New Roman" w:hAnsi="Times New Roman"/>
          <w:sz w:val="24"/>
          <w:szCs w:val="24"/>
        </w:rPr>
        <w:t>://</w:t>
      </w:r>
      <w:r w:rsidRPr="00620834">
        <w:rPr>
          <w:rFonts w:ascii="Times New Roman" w:hAnsi="Times New Roman"/>
          <w:sz w:val="24"/>
          <w:szCs w:val="24"/>
          <w:lang w:val="en-US"/>
        </w:rPr>
        <w:t>ru</w:t>
      </w:r>
      <w:r w:rsidRPr="00620834">
        <w:rPr>
          <w:rFonts w:ascii="Times New Roman" w:hAnsi="Times New Roman"/>
          <w:sz w:val="24"/>
          <w:szCs w:val="24"/>
        </w:rPr>
        <w:t>.</w:t>
      </w:r>
      <w:r w:rsidRPr="00620834">
        <w:rPr>
          <w:rFonts w:ascii="Times New Roman" w:hAnsi="Times New Roman"/>
          <w:sz w:val="24"/>
          <w:szCs w:val="24"/>
          <w:lang w:val="en-US"/>
        </w:rPr>
        <w:t>wikipedia</w:t>
      </w:r>
      <w:r w:rsidRPr="00620834">
        <w:rPr>
          <w:rFonts w:ascii="Times New Roman" w:hAnsi="Times New Roman"/>
          <w:sz w:val="24"/>
          <w:szCs w:val="24"/>
        </w:rPr>
        <w:t>.</w:t>
      </w:r>
      <w:r w:rsidRPr="00620834">
        <w:rPr>
          <w:rFonts w:ascii="Times New Roman" w:hAnsi="Times New Roman"/>
          <w:sz w:val="24"/>
          <w:szCs w:val="24"/>
          <w:lang w:val="en-US"/>
        </w:rPr>
        <w:t>org</w:t>
      </w:r>
      <w:r w:rsidRPr="00620834">
        <w:rPr>
          <w:rFonts w:ascii="Times New Roman" w:hAnsi="Times New Roman"/>
          <w:sz w:val="24"/>
          <w:szCs w:val="24"/>
        </w:rPr>
        <w:t>/</w:t>
      </w:r>
      <w:r w:rsidRPr="00620834">
        <w:rPr>
          <w:rFonts w:ascii="Times New Roman" w:hAnsi="Times New Roman"/>
          <w:sz w:val="24"/>
          <w:szCs w:val="24"/>
          <w:lang w:val="en-US"/>
        </w:rPr>
        <w:t>wiki</w:t>
      </w:r>
    </w:p>
    <w:p w:rsidR="00A93A2B" w:rsidRPr="00620834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hyperlink r:id="rId5" w:tgtFrame="_parent" w:history="1">
        <w:r w:rsidRPr="00620834">
          <w:rPr>
            <w:rStyle w:val="Hyperlink"/>
            <w:rFonts w:ascii="Times New Roman" w:hAnsi="Times New Roman"/>
            <w:sz w:val="24"/>
            <w:szCs w:val="24"/>
          </w:rPr>
          <w:t>http://nature.worldstreasure.com/</w:t>
        </w:r>
      </w:hyperlink>
      <w:r w:rsidRPr="00620834">
        <w:rPr>
          <w:rFonts w:ascii="Times New Roman" w:hAnsi="Times New Roman"/>
          <w:sz w:val="24"/>
          <w:szCs w:val="24"/>
        </w:rPr>
        <w:t xml:space="preserve"> - Чудеса природы</w:t>
      </w:r>
    </w:p>
    <w:p w:rsidR="00A93A2B" w:rsidRPr="00620834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hyperlink r:id="rId6" w:tgtFrame="_parent" w:history="1">
        <w:r w:rsidRPr="00620834">
          <w:rPr>
            <w:rStyle w:val="Hyperlink"/>
            <w:rFonts w:ascii="Times New Roman" w:hAnsi="Times New Roman"/>
            <w:sz w:val="24"/>
            <w:szCs w:val="24"/>
          </w:rPr>
          <w:t>http://www.rgo.ru/</w:t>
        </w:r>
      </w:hyperlink>
      <w:r w:rsidRPr="00620834">
        <w:rPr>
          <w:rFonts w:ascii="Times New Roman" w:hAnsi="Times New Roman"/>
          <w:sz w:val="24"/>
          <w:szCs w:val="24"/>
        </w:rPr>
        <w:t xml:space="preserve"> - Планета Земля</w:t>
      </w:r>
    </w:p>
    <w:p w:rsidR="00A93A2B" w:rsidRPr="00620834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hyperlink r:id="rId7" w:tgtFrame="_parent" w:history="1">
        <w:r w:rsidRPr="00620834">
          <w:rPr>
            <w:rStyle w:val="Hyperlink"/>
            <w:rFonts w:ascii="Times New Roman" w:hAnsi="Times New Roman"/>
            <w:sz w:val="24"/>
            <w:szCs w:val="24"/>
          </w:rPr>
          <w:t>http://www.sci.aha.ru/RUS/wab__.htm</w:t>
        </w:r>
      </w:hyperlink>
      <w:r w:rsidRPr="00620834">
        <w:rPr>
          <w:rFonts w:ascii="Times New Roman" w:hAnsi="Times New Roman"/>
          <w:sz w:val="24"/>
          <w:szCs w:val="24"/>
        </w:rPr>
        <w:t xml:space="preserve"> - Россия, как система </w:t>
      </w:r>
    </w:p>
    <w:p w:rsidR="00A93A2B" w:rsidRPr="00620834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hyperlink r:id="rId8" w:tgtFrame="_parent" w:history="1">
        <w:r w:rsidRPr="00620834">
          <w:rPr>
            <w:rStyle w:val="Hyperlink"/>
            <w:rFonts w:ascii="Times New Roman" w:hAnsi="Times New Roman"/>
            <w:sz w:val="24"/>
            <w:szCs w:val="24"/>
          </w:rPr>
          <w:t>http://www.rusngo.ru/news/index.shtml</w:t>
        </w:r>
      </w:hyperlink>
      <w:r w:rsidRPr="00620834">
        <w:rPr>
          <w:rFonts w:ascii="Times New Roman" w:hAnsi="Times New Roman"/>
          <w:sz w:val="24"/>
          <w:szCs w:val="24"/>
        </w:rPr>
        <w:t xml:space="preserve"> - Национальное географическое общество</w:t>
      </w:r>
    </w:p>
    <w:p w:rsidR="00A93A2B" w:rsidRPr="00620834" w:rsidRDefault="00A93A2B" w:rsidP="008C2AB6">
      <w:pPr>
        <w:spacing w:after="0"/>
        <w:rPr>
          <w:rFonts w:ascii="Times New Roman" w:hAnsi="Times New Roman"/>
          <w:sz w:val="24"/>
          <w:szCs w:val="24"/>
        </w:rPr>
      </w:pPr>
      <w:hyperlink r:id="rId9" w:tgtFrame="_parent" w:history="1">
        <w:r w:rsidRPr="00620834">
          <w:rPr>
            <w:rStyle w:val="Hyperlink"/>
            <w:rFonts w:ascii="Times New Roman" w:hAnsi="Times New Roman"/>
            <w:sz w:val="24"/>
            <w:szCs w:val="24"/>
          </w:rPr>
          <w:t>http://www.geocities.com/Paris/LeftBank/3405/towns.html</w:t>
        </w:r>
      </w:hyperlink>
      <w:r w:rsidRPr="00620834">
        <w:rPr>
          <w:rFonts w:ascii="Times New Roman" w:hAnsi="Times New Roman"/>
          <w:sz w:val="24"/>
          <w:szCs w:val="24"/>
        </w:rPr>
        <w:t xml:space="preserve"> - Города России </w:t>
      </w:r>
    </w:p>
    <w:p w:rsidR="00A93A2B" w:rsidRPr="00620834" w:rsidRDefault="00A93A2B" w:rsidP="008C2AB6">
      <w:pPr>
        <w:shd w:val="clear" w:color="auto" w:fill="FFFFFF"/>
        <w:spacing w:after="0"/>
        <w:ind w:right="72"/>
        <w:jc w:val="both"/>
        <w:rPr>
          <w:rFonts w:ascii="Times New Roman" w:hAnsi="Times New Roman"/>
          <w:sz w:val="24"/>
          <w:szCs w:val="24"/>
        </w:rPr>
      </w:pPr>
    </w:p>
    <w:p w:rsidR="00A93A2B" w:rsidRPr="00620834" w:rsidRDefault="00A93A2B" w:rsidP="008C2AB6">
      <w:pPr>
        <w:spacing w:after="0"/>
        <w:ind w:firstLine="54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10. Перечень обязательной географической номенклатуры</w:t>
      </w:r>
    </w:p>
    <w:p w:rsidR="00A93A2B" w:rsidRPr="00620834" w:rsidRDefault="00A93A2B" w:rsidP="008C2AB6">
      <w:pPr>
        <w:spacing w:after="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5-6 класс</w:t>
      </w:r>
    </w:p>
    <w:p w:rsidR="00A93A2B" w:rsidRPr="00620834" w:rsidRDefault="00A93A2B" w:rsidP="008C2AB6">
      <w:pPr>
        <w:spacing w:after="0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”План и карта”</w:t>
      </w:r>
    </w:p>
    <w:p w:rsidR="00A93A2B" w:rsidRPr="00620834" w:rsidRDefault="00A93A2B" w:rsidP="008C2AB6">
      <w:pPr>
        <w:spacing w:after="0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Материки: </w:t>
      </w:r>
      <w:r w:rsidRPr="00620834">
        <w:rPr>
          <w:rFonts w:ascii="Times New Roman" w:hAnsi="Times New Roman"/>
          <w:color w:val="000000"/>
          <w:sz w:val="24"/>
          <w:szCs w:val="24"/>
        </w:rPr>
        <w:t>Австралия, Антарктида, Африка, Евразия, Северная Америка, Южная Америка.</w:t>
      </w:r>
    </w:p>
    <w:p w:rsidR="00A93A2B" w:rsidRPr="00620834" w:rsidRDefault="00A93A2B" w:rsidP="008C2AB6">
      <w:pPr>
        <w:spacing w:after="0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Континенты:</w:t>
      </w:r>
      <w:r w:rsidRPr="00620834">
        <w:rPr>
          <w:rFonts w:ascii="Times New Roman" w:hAnsi="Times New Roman"/>
          <w:color w:val="000000"/>
          <w:sz w:val="24"/>
          <w:szCs w:val="24"/>
        </w:rPr>
        <w:t xml:space="preserve"> Австралия, Азия, Америка, Антарктида, Африка, Европа.</w:t>
      </w:r>
    </w:p>
    <w:p w:rsidR="00A93A2B" w:rsidRPr="00620834" w:rsidRDefault="00A93A2B" w:rsidP="008C2AB6">
      <w:pPr>
        <w:spacing w:after="0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Океаны: </w:t>
      </w:r>
      <w:r w:rsidRPr="00620834">
        <w:rPr>
          <w:rFonts w:ascii="Times New Roman" w:hAnsi="Times New Roman"/>
          <w:color w:val="000000"/>
          <w:sz w:val="24"/>
          <w:szCs w:val="24"/>
        </w:rPr>
        <w:t>Атлантический, Индийский, Северный Ледовитый, Тихий.</w:t>
      </w:r>
    </w:p>
    <w:p w:rsidR="00A93A2B" w:rsidRPr="00620834" w:rsidRDefault="00A93A2B" w:rsidP="008C2AB6">
      <w:pPr>
        <w:spacing w:after="0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”Литосфера”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Равнины: </w:t>
      </w:r>
      <w:r w:rsidRPr="00620834">
        <w:rPr>
          <w:rFonts w:ascii="Times New Roman" w:hAnsi="Times New Roman"/>
          <w:color w:val="000000"/>
          <w:sz w:val="24"/>
          <w:szCs w:val="24"/>
        </w:rPr>
        <w:t>Амазонская низменность, Аравийское плоскогорье, Бразильское плоскогорье, Восточно-Европейская ( Русская ), Великая Китайская, Великие равнины, Декан, Западно-Сибирская, Среднерусская возвышенность, Среднесибирское плоскогорье, Прикаспийская низменность.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Горы: </w:t>
      </w:r>
      <w:r w:rsidRPr="00620834">
        <w:rPr>
          <w:rFonts w:ascii="Times New Roman" w:hAnsi="Times New Roman"/>
          <w:color w:val="000000"/>
          <w:sz w:val="24"/>
          <w:szCs w:val="24"/>
        </w:rPr>
        <w:t>Анды, Алтай, Альпы, Гималаи, Кавказ, Кордильеры, Скандинавские, Тянь-Шань, Уральские.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Вершины и вулканы: </w:t>
      </w:r>
      <w:r w:rsidRPr="00620834">
        <w:rPr>
          <w:rFonts w:ascii="Times New Roman" w:hAnsi="Times New Roman"/>
          <w:color w:val="000000"/>
          <w:sz w:val="24"/>
          <w:szCs w:val="24"/>
        </w:rPr>
        <w:t>Аконкагуа, Везувий,Гекла, Джомолунгма (Эверест), Килиманджаро, Ключевская Сопка, Косцюшко, Котопахи, Кракатау, Мак-Кинли, Мауна-Лоа, Орисаба, Эльбрус, Этна.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Острова: </w:t>
      </w:r>
      <w:r w:rsidRPr="00620834">
        <w:rPr>
          <w:rFonts w:ascii="Times New Roman" w:hAnsi="Times New Roman"/>
          <w:color w:val="000000"/>
          <w:sz w:val="24"/>
          <w:szCs w:val="24"/>
        </w:rPr>
        <w:t>Большие Антильские, Великобритания, Гавайские, Гренландия, Исландия, Калимантан, Мадагаскар, Новая Гвинея, Новая Зеландия, Огненная Земля, Сахалин, Тасмания, Японские.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Полуострова: </w:t>
      </w:r>
      <w:r w:rsidRPr="00620834">
        <w:rPr>
          <w:rFonts w:ascii="Times New Roman" w:hAnsi="Times New Roman"/>
          <w:color w:val="000000"/>
          <w:sz w:val="24"/>
          <w:szCs w:val="24"/>
        </w:rPr>
        <w:t>Аравийский, Индокитай, Индостан, Калифорния, Камчатка, Лабрадор, Скандинавский, Сомали, Таймыр, Флорида.</w:t>
      </w:r>
    </w:p>
    <w:p w:rsidR="00A93A2B" w:rsidRPr="00620834" w:rsidRDefault="00A93A2B" w:rsidP="008C2AB6">
      <w:pPr>
        <w:spacing w:after="0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”Гидросфера”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Моря: </w:t>
      </w:r>
      <w:r w:rsidRPr="00620834">
        <w:rPr>
          <w:rFonts w:ascii="Times New Roman" w:hAnsi="Times New Roman"/>
          <w:color w:val="000000"/>
          <w:sz w:val="24"/>
          <w:szCs w:val="24"/>
        </w:rPr>
        <w:t>Азовское, Аравийское, Балтийское, Баренцево, Восточно- Сибирское, Карибское, Красное, Мраморное, Охотское, Средиземное, Филиппинское, Чёрное, Японское.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Заливы:</w:t>
      </w:r>
      <w:r w:rsidRPr="00620834">
        <w:rPr>
          <w:rFonts w:ascii="Times New Roman" w:hAnsi="Times New Roman"/>
          <w:color w:val="000000"/>
          <w:sz w:val="24"/>
          <w:szCs w:val="24"/>
        </w:rPr>
        <w:t xml:space="preserve"> Бенгальский, Гвинейский, Гудзонов, Мексиканский, Персидский, Финский.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Проливы:</w:t>
      </w:r>
      <w:r w:rsidRPr="00620834">
        <w:rPr>
          <w:rFonts w:ascii="Times New Roman" w:hAnsi="Times New Roman"/>
          <w:color w:val="000000"/>
          <w:sz w:val="24"/>
          <w:szCs w:val="24"/>
        </w:rPr>
        <w:t xml:space="preserve"> Берингов, Гибралтарский, Дрейка, Магелланов, Малаккский, Мозамбикский.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Рифы:</w:t>
      </w:r>
      <w:r w:rsidRPr="00620834">
        <w:rPr>
          <w:rFonts w:ascii="Times New Roman" w:hAnsi="Times New Roman"/>
          <w:color w:val="000000"/>
          <w:sz w:val="24"/>
          <w:szCs w:val="24"/>
        </w:rPr>
        <w:t xml:space="preserve"> Большой Барьерный риф.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Течения:</w:t>
      </w:r>
      <w:r w:rsidRPr="00620834">
        <w:rPr>
          <w:rFonts w:ascii="Times New Roman" w:hAnsi="Times New Roman"/>
          <w:color w:val="000000"/>
          <w:sz w:val="24"/>
          <w:szCs w:val="24"/>
        </w:rPr>
        <w:t xml:space="preserve"> Гольфстрим, Западных Ветров, Куросио, Лабрадорское, Перуанское, Северо-Тихоокеанское.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Реки: </w:t>
      </w:r>
      <w:r w:rsidRPr="00620834">
        <w:rPr>
          <w:rFonts w:ascii="Times New Roman" w:hAnsi="Times New Roman"/>
          <w:color w:val="000000"/>
          <w:sz w:val="24"/>
          <w:szCs w:val="24"/>
        </w:rPr>
        <w:t>Амазонка, Амур, Волга, Ганг, Евфрат, Енисей, Инд, Конго, Лена, Миссисипи, Миссури, Нил, Обь, Тигр, Хуанхэ, Янцзы.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>Озёра:</w:t>
      </w:r>
      <w:r w:rsidRPr="00620834">
        <w:rPr>
          <w:rFonts w:ascii="Times New Roman" w:hAnsi="Times New Roman"/>
          <w:color w:val="000000"/>
          <w:sz w:val="24"/>
          <w:szCs w:val="24"/>
        </w:rPr>
        <w:t>Аральское море, Байкал, Верхнее, Виктория, Каспийское море, Ладожское, Танганьика, Чад, Эйр.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Водопады: </w:t>
      </w:r>
      <w:r w:rsidRPr="00620834">
        <w:rPr>
          <w:rFonts w:ascii="Times New Roman" w:hAnsi="Times New Roman"/>
          <w:color w:val="000000"/>
          <w:sz w:val="24"/>
          <w:szCs w:val="24"/>
        </w:rPr>
        <w:t>Анхель, Виктория, Ниагарский.</w:t>
      </w:r>
    </w:p>
    <w:p w:rsidR="00A93A2B" w:rsidRPr="00620834" w:rsidRDefault="00A93A2B" w:rsidP="001234AA">
      <w:pPr>
        <w:spacing w:after="0"/>
        <w:ind w:firstLine="54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20834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Области современного оледенения: </w:t>
      </w:r>
      <w:r w:rsidRPr="00620834">
        <w:rPr>
          <w:rFonts w:ascii="Times New Roman" w:hAnsi="Times New Roman"/>
          <w:color w:val="000000"/>
          <w:sz w:val="24"/>
          <w:szCs w:val="24"/>
        </w:rPr>
        <w:t>Антарктида, Гренландия, Новая Земля, ледники Аляски, Гималаев и Кордильер.</w:t>
      </w: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93A2B" w:rsidRPr="00620834" w:rsidRDefault="00A93A2B" w:rsidP="008C2AB6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</w:p>
    <w:sectPr w:rsidR="00A93A2B" w:rsidRPr="00620834" w:rsidSect="002B2BC8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32BA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CDC5DF4"/>
    <w:multiLevelType w:val="hybridMultilevel"/>
    <w:tmpl w:val="36D63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7348A"/>
    <w:multiLevelType w:val="hybridMultilevel"/>
    <w:tmpl w:val="8D5A163E"/>
    <w:lvl w:ilvl="0" w:tplc="5CF221CA">
      <w:start w:val="4"/>
      <w:numFmt w:val="decimal"/>
      <w:lvlText w:val="%1."/>
      <w:lvlJc w:val="left"/>
      <w:pPr>
        <w:ind w:left="2520" w:hanging="360"/>
      </w:pPr>
      <w:rPr>
        <w:rFonts w:ascii="Times New Roman" w:eastAsia="Times New Roman" w:hAnsi="Times New Roman" w:cs="Times New Roman" w:hint="default"/>
        <w:color w:val="000000"/>
        <w:w w:val="112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">
    <w:nsid w:val="24CE29AC"/>
    <w:multiLevelType w:val="hybridMultilevel"/>
    <w:tmpl w:val="03CC0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74636"/>
    <w:multiLevelType w:val="hybridMultilevel"/>
    <w:tmpl w:val="7206C1E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5">
    <w:nsid w:val="274F2ACB"/>
    <w:multiLevelType w:val="hybridMultilevel"/>
    <w:tmpl w:val="876A6182"/>
    <w:lvl w:ilvl="0" w:tplc="34980F10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2C876296"/>
    <w:multiLevelType w:val="hybridMultilevel"/>
    <w:tmpl w:val="ACF84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834BB"/>
    <w:multiLevelType w:val="hybridMultilevel"/>
    <w:tmpl w:val="53381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53CB2"/>
    <w:multiLevelType w:val="hybridMultilevel"/>
    <w:tmpl w:val="785830AE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3C0E1E2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EDC3302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52A3187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B1777F1"/>
    <w:multiLevelType w:val="hybridMultilevel"/>
    <w:tmpl w:val="5BE03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C20511"/>
    <w:multiLevelType w:val="hybridMultilevel"/>
    <w:tmpl w:val="39025F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E842D3"/>
    <w:multiLevelType w:val="hybridMultilevel"/>
    <w:tmpl w:val="C1148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DB7745"/>
    <w:multiLevelType w:val="hybridMultilevel"/>
    <w:tmpl w:val="B67AFF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557F6E"/>
    <w:multiLevelType w:val="hybridMultilevel"/>
    <w:tmpl w:val="EF5E9CE6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7">
    <w:nsid w:val="602F3073"/>
    <w:multiLevelType w:val="hybridMultilevel"/>
    <w:tmpl w:val="98C0A71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>
    <w:nsid w:val="61C4754C"/>
    <w:multiLevelType w:val="hybridMultilevel"/>
    <w:tmpl w:val="898A1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3D159A"/>
    <w:multiLevelType w:val="hybridMultilevel"/>
    <w:tmpl w:val="B0180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545280"/>
    <w:multiLevelType w:val="hybridMultilevel"/>
    <w:tmpl w:val="68969EA6"/>
    <w:lvl w:ilvl="0" w:tplc="5686CF62">
      <w:start w:val="1"/>
      <w:numFmt w:val="decimal"/>
      <w:lvlText w:val="%1)"/>
      <w:lvlJc w:val="left"/>
      <w:pPr>
        <w:ind w:left="1236" w:hanging="750"/>
      </w:pPr>
      <w:rPr>
        <w:rFonts w:eastAsia="Times New Roman" w:cs="Times New Roman"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  <w:rPr>
        <w:rFonts w:cs="Times New Roman"/>
      </w:rPr>
    </w:lvl>
  </w:abstractNum>
  <w:abstractNum w:abstractNumId="21">
    <w:nsid w:val="69606148"/>
    <w:multiLevelType w:val="hybridMultilevel"/>
    <w:tmpl w:val="EF0061BC"/>
    <w:lvl w:ilvl="0" w:tplc="04190001">
      <w:start w:val="1"/>
      <w:numFmt w:val="bullet"/>
      <w:lvlText w:val=""/>
      <w:lvlJc w:val="left"/>
      <w:pPr>
        <w:ind w:left="9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2">
    <w:nsid w:val="6E3F35A1"/>
    <w:multiLevelType w:val="multilevel"/>
    <w:tmpl w:val="18B2CD2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EB651DB"/>
    <w:multiLevelType w:val="hybridMultilevel"/>
    <w:tmpl w:val="31E23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1"/>
  </w:num>
  <w:num w:numId="4">
    <w:abstractNumId w:val="5"/>
  </w:num>
  <w:num w:numId="5">
    <w:abstractNumId w:val="20"/>
  </w:num>
  <w:num w:numId="6">
    <w:abstractNumId w:val="21"/>
  </w:num>
  <w:num w:numId="7">
    <w:abstractNumId w:val="4"/>
  </w:num>
  <w:num w:numId="8">
    <w:abstractNumId w:val="2"/>
  </w:num>
  <w:num w:numId="9">
    <w:abstractNumId w:val="22"/>
  </w:num>
  <w:num w:numId="10">
    <w:abstractNumId w:val="10"/>
  </w:num>
  <w:num w:numId="11">
    <w:abstractNumId w:val="23"/>
  </w:num>
  <w:num w:numId="12">
    <w:abstractNumId w:val="6"/>
  </w:num>
  <w:num w:numId="13">
    <w:abstractNumId w:val="3"/>
  </w:num>
  <w:num w:numId="14">
    <w:abstractNumId w:val="12"/>
  </w:num>
  <w:num w:numId="15">
    <w:abstractNumId w:val="18"/>
  </w:num>
  <w:num w:numId="16">
    <w:abstractNumId w:val="14"/>
  </w:num>
  <w:num w:numId="17">
    <w:abstractNumId w:val="8"/>
  </w:num>
  <w:num w:numId="18">
    <w:abstractNumId w:val="0"/>
  </w:num>
  <w:num w:numId="19">
    <w:abstractNumId w:val="19"/>
  </w:num>
  <w:num w:numId="20">
    <w:abstractNumId w:val="17"/>
  </w:num>
  <w:num w:numId="21">
    <w:abstractNumId w:val="1"/>
  </w:num>
  <w:num w:numId="22">
    <w:abstractNumId w:val="7"/>
  </w:num>
  <w:num w:numId="23">
    <w:abstractNumId w:val="13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2AB6"/>
    <w:rsid w:val="001234AA"/>
    <w:rsid w:val="001E0395"/>
    <w:rsid w:val="001E1EA2"/>
    <w:rsid w:val="00283315"/>
    <w:rsid w:val="002B2BC8"/>
    <w:rsid w:val="002C54BE"/>
    <w:rsid w:val="00516D59"/>
    <w:rsid w:val="00620834"/>
    <w:rsid w:val="00653AA2"/>
    <w:rsid w:val="00705ABC"/>
    <w:rsid w:val="008C2AB6"/>
    <w:rsid w:val="009B36C2"/>
    <w:rsid w:val="00A93A2B"/>
    <w:rsid w:val="00AD2099"/>
    <w:rsid w:val="00EF2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AB6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C2AB6"/>
    <w:pPr>
      <w:ind w:left="720"/>
      <w:contextualSpacing/>
    </w:pPr>
  </w:style>
  <w:style w:type="character" w:customStyle="1" w:styleId="1">
    <w:name w:val="Заголовок №1_"/>
    <w:basedOn w:val="DefaultParagraphFont"/>
    <w:link w:val="11"/>
    <w:uiPriority w:val="99"/>
    <w:locked/>
    <w:rsid w:val="008C2AB6"/>
    <w:rPr>
      <w:rFonts w:ascii="Century Schoolbook" w:hAnsi="Century Schoolbook" w:cs="Times New Roman"/>
      <w:b/>
      <w:bCs/>
      <w:sz w:val="23"/>
      <w:szCs w:val="23"/>
      <w:shd w:val="clear" w:color="auto" w:fill="FFFFFF"/>
    </w:rPr>
  </w:style>
  <w:style w:type="paragraph" w:customStyle="1" w:styleId="11">
    <w:name w:val="Заголовок №11"/>
    <w:basedOn w:val="Normal"/>
    <w:link w:val="1"/>
    <w:uiPriority w:val="99"/>
    <w:rsid w:val="008C2AB6"/>
    <w:pPr>
      <w:shd w:val="clear" w:color="auto" w:fill="FFFFFF"/>
      <w:spacing w:after="0" w:line="278" w:lineRule="exact"/>
      <w:jc w:val="center"/>
      <w:outlineLvl w:val="0"/>
    </w:pPr>
    <w:rPr>
      <w:rFonts w:ascii="Century Schoolbook" w:eastAsia="Calibri" w:hAnsi="Century Schoolbook"/>
      <w:b/>
      <w:bCs/>
      <w:sz w:val="23"/>
      <w:szCs w:val="23"/>
      <w:lang w:eastAsia="en-US"/>
    </w:rPr>
  </w:style>
  <w:style w:type="table" w:styleId="TableGrid">
    <w:name w:val="Table Grid"/>
    <w:basedOn w:val="TableNormal"/>
    <w:uiPriority w:val="99"/>
    <w:rsid w:val="008C2AB6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C2A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ngo.ru/news/index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i.aha.ru/RUS/wab__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o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nature.worldstreasure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eocities.com/Paris/LeftBank/3405/tow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36</Pages>
  <Words>13839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географии для учащихся 5 - 6 классов</dc:title>
  <dc:subject/>
  <dc:creator>user</dc:creator>
  <cp:keywords/>
  <dc:description/>
  <cp:lastModifiedBy>Admin</cp:lastModifiedBy>
  <cp:revision>2</cp:revision>
  <dcterms:created xsi:type="dcterms:W3CDTF">2014-02-04T11:44:00Z</dcterms:created>
  <dcterms:modified xsi:type="dcterms:W3CDTF">2014-02-04T11:44:00Z</dcterms:modified>
</cp:coreProperties>
</file>